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D2CE5" w:rsidP="00FD2CE5" w:rsidRDefault="00FD2CE5" w14:paraId="0076D287" w14:textId="77777777">
      <w:pPr>
        <w:tabs>
          <w:tab w:val="left" w:pos="720"/>
        </w:tabs>
        <w:jc w:val="both"/>
        <w15:collapsed w:val="false"/>
        <w:rPr>
          <w:rFonts w:ascii="Arial" w:hAnsi="Arial" w:cs="Arial"/>
        </w:rPr>
      </w:pPr>
      <w:r>
        <w:rPr>
          <w:rFonts w:ascii="Arial" w:hAnsi="Arial" w:cs="Arial"/>
        </w:rPr>
        <w:t>PRIJEPIS</w:t>
      </w:r>
    </w:p>
    <w:p w:rsidR="00EC5A17" w:rsidP="00FD2CE5" w:rsidRDefault="00FD2CE5" w14:paraId="69772FD3" w14:textId="77777777">
      <w:pPr>
        <w:tabs>
          <w:tab w:val="left" w:pos="720"/>
        </w:tabs>
        <w:jc w:val="center"/>
        <w:rPr>
          <w:rFonts w:ascii="Arial" w:hAnsi="Arial" w:cs="Arial"/>
        </w:rPr>
      </w:pPr>
      <w:r>
        <w:rPr>
          <w:rFonts w:ascii="Arial" w:hAnsi="Arial" w:cs="Arial"/>
        </w:rPr>
        <w:t xml:space="preserve">                                    </w:t>
      </w:r>
      <w:r w:rsidR="00F622E2">
        <w:rPr>
          <w:rFonts w:ascii="Arial" w:hAnsi="Arial" w:cs="Arial"/>
        </w:rPr>
        <w:t xml:space="preserve">                            </w:t>
      </w:r>
      <w:r>
        <w:rPr>
          <w:rFonts w:ascii="Arial" w:hAnsi="Arial" w:cs="Arial"/>
        </w:rPr>
        <w:t xml:space="preserve">               Posl.br. P-</w:t>
      </w:r>
      <w:r w:rsidR="00FA25DA">
        <w:rPr>
          <w:rFonts w:ascii="Arial" w:hAnsi="Arial" w:cs="Arial"/>
        </w:rPr>
        <w:t>574/26</w:t>
      </w:r>
    </w:p>
    <w:p w:rsidR="00EC5A17" w:rsidP="00FD2CE5" w:rsidRDefault="00EC5A17" w14:paraId="1C72A6FE" w14:textId="77777777">
      <w:pPr>
        <w:tabs>
          <w:tab w:val="left" w:pos="720"/>
        </w:tabs>
        <w:jc w:val="center"/>
        <w:rPr>
          <w:rFonts w:ascii="Arial" w:hAnsi="Arial" w:cs="Arial"/>
        </w:rPr>
      </w:pPr>
    </w:p>
    <w:p w:rsidR="00FD2CE5" w:rsidP="00FD2CE5" w:rsidRDefault="00FD2CE5" w14:paraId="757D2E72" w14:textId="77777777">
      <w:pPr>
        <w:tabs>
          <w:tab w:val="left" w:pos="720"/>
        </w:tabs>
        <w:jc w:val="center"/>
        <w:rPr>
          <w:rFonts w:ascii="Arial" w:hAnsi="Arial" w:cs="Arial"/>
        </w:rPr>
      </w:pPr>
      <w:r>
        <w:rPr>
          <w:rFonts w:ascii="Arial" w:hAnsi="Arial" w:cs="Arial"/>
        </w:rPr>
        <w:t>Z A P I S N I K</w:t>
      </w:r>
    </w:p>
    <w:p w:rsidR="00FD2CE5" w:rsidP="00FD2CE5" w:rsidRDefault="00BA4C53" w14:paraId="5E6BB2E3" w14:textId="77777777">
      <w:pPr>
        <w:tabs>
          <w:tab w:val="left" w:pos="720"/>
        </w:tabs>
        <w:jc w:val="center"/>
        <w:rPr>
          <w:rFonts w:ascii="Arial" w:hAnsi="Arial" w:cs="Arial"/>
        </w:rPr>
      </w:pPr>
      <w:r>
        <w:rPr>
          <w:rFonts w:ascii="Arial" w:hAnsi="Arial" w:cs="Arial"/>
        </w:rPr>
        <w:t>od</w:t>
      </w:r>
      <w:r w:rsidR="00EC5A17">
        <w:rPr>
          <w:rFonts w:ascii="Arial" w:hAnsi="Arial" w:cs="Arial"/>
        </w:rPr>
        <w:t xml:space="preserve"> </w:t>
      </w:r>
      <w:r w:rsidR="00FA25DA">
        <w:rPr>
          <w:rFonts w:ascii="Arial" w:hAnsi="Arial" w:cs="Arial"/>
        </w:rPr>
        <w:t>11. svibnja 2026</w:t>
      </w:r>
      <w:r w:rsidR="00FD2CE5">
        <w:rPr>
          <w:rFonts w:ascii="Arial" w:hAnsi="Arial" w:cs="Arial"/>
        </w:rPr>
        <w:t>. godine</w:t>
      </w:r>
    </w:p>
    <w:p w:rsidR="00FD2CE5" w:rsidP="00FD2CE5" w:rsidRDefault="00FD2CE5" w14:paraId="64BAA8D2" w14:textId="77777777">
      <w:pPr>
        <w:tabs>
          <w:tab w:val="left" w:pos="720"/>
        </w:tabs>
        <w:jc w:val="center"/>
        <w:rPr>
          <w:rFonts w:ascii="Arial" w:hAnsi="Arial" w:cs="Arial"/>
        </w:rPr>
      </w:pPr>
      <w:r>
        <w:rPr>
          <w:rFonts w:ascii="Arial" w:hAnsi="Arial" w:cs="Arial"/>
        </w:rPr>
        <w:t>sastavljen pred  Općinskim sudom u Splitu</w:t>
      </w:r>
    </w:p>
    <w:p w:rsidR="00FD2CE5" w:rsidP="00FD2CE5" w:rsidRDefault="00FD2CE5" w14:paraId="67EB71E1" w14:textId="77777777">
      <w:pPr>
        <w:tabs>
          <w:tab w:val="left" w:pos="720"/>
        </w:tabs>
        <w:jc w:val="center"/>
        <w:rPr>
          <w:rFonts w:ascii="Arial" w:hAnsi="Arial" w:cs="Arial"/>
        </w:rPr>
      </w:pPr>
      <w:r>
        <w:rPr>
          <w:rFonts w:ascii="Arial" w:hAnsi="Arial" w:cs="Arial"/>
        </w:rPr>
        <w:t>Stalna služba u Sinju</w:t>
      </w:r>
    </w:p>
    <w:p w:rsidR="00FD2CE5" w:rsidP="00FD2CE5" w:rsidRDefault="00FD2CE5" w14:paraId="4E7CACAA" w14:textId="77777777">
      <w:pPr>
        <w:tabs>
          <w:tab w:val="left" w:pos="720"/>
        </w:tabs>
        <w:jc w:val="center"/>
        <w:rPr>
          <w:rFonts w:ascii="Arial" w:hAnsi="Arial" w:cs="Arial"/>
        </w:rPr>
      </w:pPr>
      <w:r>
        <w:rPr>
          <w:rFonts w:ascii="Arial" w:hAnsi="Arial" w:cs="Arial"/>
        </w:rPr>
        <w:t xml:space="preserve">na licu mjesta u  </w:t>
      </w:r>
      <w:proofErr w:type="spellStart"/>
      <w:r w:rsidR="00FA25DA">
        <w:rPr>
          <w:rFonts w:ascii="Arial" w:hAnsi="Arial" w:cs="Arial"/>
        </w:rPr>
        <w:t>Karakašici</w:t>
      </w:r>
      <w:proofErr w:type="spellEnd"/>
    </w:p>
    <w:p w:rsidR="00FD2CE5" w:rsidP="00FD2CE5" w:rsidRDefault="00FD2CE5" w14:paraId="1FF8CD20" w14:textId="77777777">
      <w:pPr>
        <w:tabs>
          <w:tab w:val="left" w:pos="720"/>
        </w:tabs>
        <w:jc w:val="center"/>
        <w:rPr>
          <w:rFonts w:ascii="Arial" w:hAnsi="Arial" w:cs="Arial"/>
        </w:rPr>
      </w:pPr>
    </w:p>
    <w:p w:rsidR="00FD2CE5" w:rsidP="00FD2CE5" w:rsidRDefault="00FD2CE5" w14:paraId="26E21686" w14:textId="77777777">
      <w:pPr>
        <w:tabs>
          <w:tab w:val="left" w:pos="720"/>
        </w:tabs>
        <w:rPr>
          <w:rFonts w:ascii="Arial" w:hAnsi="Arial" w:cs="Arial"/>
        </w:rPr>
      </w:pPr>
      <w:r>
        <w:rPr>
          <w:rFonts w:ascii="Arial" w:hAnsi="Arial" w:cs="Arial"/>
        </w:rPr>
        <w:t>OD SUDA PRISUTNI:</w:t>
      </w:r>
    </w:p>
    <w:p w:rsidR="00FD2CE5" w:rsidP="00FD2CE5" w:rsidRDefault="00FD2CE5" w14:paraId="4A86DA9C" w14:textId="77777777">
      <w:pPr>
        <w:tabs>
          <w:tab w:val="left" w:pos="720"/>
        </w:tabs>
        <w:rPr>
          <w:rFonts w:ascii="Arial" w:hAnsi="Arial" w:cs="Arial"/>
        </w:rPr>
      </w:pPr>
      <w:r>
        <w:rPr>
          <w:rFonts w:ascii="Arial" w:hAnsi="Arial" w:cs="Arial"/>
        </w:rPr>
        <w:t>SUDAC: Jagoda Matić</w:t>
      </w:r>
    </w:p>
    <w:p w:rsidR="00FD2CE5" w:rsidP="00FD2CE5" w:rsidRDefault="00FD2CE5" w14:paraId="327D7AE6" w14:textId="77777777">
      <w:pPr>
        <w:tabs>
          <w:tab w:val="left" w:pos="720"/>
        </w:tabs>
        <w:rPr>
          <w:rFonts w:ascii="Arial" w:hAnsi="Arial" w:cs="Arial"/>
        </w:rPr>
      </w:pPr>
      <w:r>
        <w:rPr>
          <w:rFonts w:ascii="Arial" w:hAnsi="Arial" w:cs="Arial"/>
        </w:rPr>
        <w:t>ZAPISNIČAR: Dragica Laco</w:t>
      </w:r>
    </w:p>
    <w:p w:rsidR="00FD2CE5" w:rsidP="00FD2CE5" w:rsidRDefault="00FD2CE5" w14:paraId="12E0966F" w14:textId="77777777">
      <w:pPr>
        <w:tabs>
          <w:tab w:val="left" w:pos="720"/>
        </w:tabs>
        <w:rPr>
          <w:rFonts w:ascii="Arial" w:hAnsi="Arial" w:cs="Arial"/>
        </w:rPr>
      </w:pPr>
      <w:r>
        <w:rPr>
          <w:rFonts w:ascii="Arial" w:hAnsi="Arial" w:cs="Arial"/>
        </w:rPr>
        <w:t xml:space="preserve">                                                                       P r a v n a    s t v a r :</w:t>
      </w:r>
    </w:p>
    <w:p w:rsidR="00FD2CE5" w:rsidP="00FD2CE5" w:rsidRDefault="00FD2CE5" w14:paraId="4CF7E1BC" w14:textId="77777777">
      <w:pPr>
        <w:tabs>
          <w:tab w:val="left" w:pos="720"/>
        </w:tabs>
        <w:ind w:left="2124"/>
        <w:rPr>
          <w:rFonts w:ascii="Arial" w:hAnsi="Arial" w:cs="Arial"/>
        </w:rPr>
      </w:pPr>
      <w:r>
        <w:rPr>
          <w:rFonts w:ascii="Arial" w:hAnsi="Arial" w:cs="Arial"/>
        </w:rPr>
        <w:t xml:space="preserve">                                  TUŽITELJ: </w:t>
      </w:r>
      <w:r w:rsidR="00FA25DA">
        <w:rPr>
          <w:rFonts w:ascii="Arial" w:hAnsi="Arial" w:cs="Arial"/>
        </w:rPr>
        <w:t xml:space="preserve">Anđelko </w:t>
      </w:r>
      <w:proofErr w:type="spellStart"/>
      <w:r w:rsidR="00FA25DA">
        <w:rPr>
          <w:rFonts w:ascii="Arial" w:hAnsi="Arial" w:cs="Arial"/>
        </w:rPr>
        <w:t>Čovo</w:t>
      </w:r>
      <w:proofErr w:type="spellEnd"/>
    </w:p>
    <w:p w:rsidR="00FD2CE5" w:rsidP="00FD2CE5" w:rsidRDefault="00FD2CE5" w14:paraId="5C9BD917" w14:textId="77777777">
      <w:pPr>
        <w:tabs>
          <w:tab w:val="left" w:pos="720"/>
        </w:tabs>
        <w:ind w:left="2124"/>
        <w:rPr>
          <w:rFonts w:ascii="Arial" w:hAnsi="Arial" w:cs="Arial"/>
        </w:rPr>
      </w:pPr>
      <w:r>
        <w:rPr>
          <w:rFonts w:ascii="Arial" w:hAnsi="Arial" w:cs="Arial"/>
        </w:rPr>
        <w:t xml:space="preserve">                                  TUŽENI: </w:t>
      </w:r>
      <w:r w:rsidR="00F622E2">
        <w:rPr>
          <w:rFonts w:ascii="Arial" w:hAnsi="Arial" w:cs="Arial"/>
        </w:rPr>
        <w:t>Šim</w:t>
      </w:r>
      <w:r w:rsidR="00FA25DA">
        <w:rPr>
          <w:rFonts w:ascii="Arial" w:hAnsi="Arial" w:cs="Arial"/>
        </w:rPr>
        <w:t xml:space="preserve">un </w:t>
      </w:r>
      <w:proofErr w:type="spellStart"/>
      <w:r w:rsidR="00FA25DA">
        <w:rPr>
          <w:rFonts w:ascii="Arial" w:hAnsi="Arial" w:cs="Arial"/>
        </w:rPr>
        <w:t>Čovo</w:t>
      </w:r>
      <w:proofErr w:type="spellEnd"/>
      <w:r w:rsidR="00FA25DA">
        <w:rPr>
          <w:rFonts w:ascii="Arial" w:hAnsi="Arial" w:cs="Arial"/>
        </w:rPr>
        <w:t xml:space="preserve"> i dr.</w:t>
      </w:r>
    </w:p>
    <w:p w:rsidR="00FD2CE5" w:rsidP="00FD2CE5" w:rsidRDefault="00FD2CE5" w14:paraId="61E4217E" w14:textId="77777777">
      <w:pPr>
        <w:tabs>
          <w:tab w:val="left" w:pos="720"/>
        </w:tabs>
        <w:ind w:left="2124"/>
        <w:rPr>
          <w:rFonts w:ascii="Arial" w:hAnsi="Arial" w:cs="Arial"/>
        </w:rPr>
      </w:pPr>
      <w:r>
        <w:rPr>
          <w:rFonts w:ascii="Arial" w:hAnsi="Arial" w:cs="Arial"/>
        </w:rPr>
        <w:t xml:space="preserve">                                  RADI: prava vlasništva nekretnine</w:t>
      </w:r>
    </w:p>
    <w:p w:rsidR="00FD2CE5" w:rsidP="00FD2CE5" w:rsidRDefault="00FD2CE5" w14:paraId="07E5CC53" w14:textId="77777777">
      <w:pPr>
        <w:tabs>
          <w:tab w:val="left" w:pos="720"/>
        </w:tabs>
        <w:ind w:left="2124"/>
        <w:rPr>
          <w:rFonts w:ascii="Arial" w:hAnsi="Arial" w:cs="Arial"/>
        </w:rPr>
      </w:pPr>
    </w:p>
    <w:p w:rsidR="00FD2CE5" w:rsidP="00FD2CE5" w:rsidRDefault="00455D28" w14:paraId="15DC2EB2" w14:textId="77777777">
      <w:pPr>
        <w:tabs>
          <w:tab w:val="left" w:pos="720"/>
        </w:tabs>
        <w:rPr>
          <w:rFonts w:ascii="Arial" w:hAnsi="Arial" w:cs="Arial"/>
        </w:rPr>
      </w:pPr>
      <w:r>
        <w:rPr>
          <w:rFonts w:ascii="Arial" w:hAnsi="Arial" w:cs="Arial"/>
        </w:rPr>
        <w:t xml:space="preserve">Nakon </w:t>
      </w:r>
      <w:proofErr w:type="spellStart"/>
      <w:r>
        <w:rPr>
          <w:rFonts w:ascii="Arial" w:hAnsi="Arial" w:cs="Arial"/>
        </w:rPr>
        <w:t>oglašenja</w:t>
      </w:r>
      <w:proofErr w:type="spellEnd"/>
      <w:r>
        <w:rPr>
          <w:rFonts w:ascii="Arial" w:hAnsi="Arial" w:cs="Arial"/>
        </w:rPr>
        <w:t xml:space="preserve"> stvari u 09,30</w:t>
      </w:r>
      <w:r w:rsidR="00FD2CE5">
        <w:rPr>
          <w:rFonts w:ascii="Arial" w:hAnsi="Arial" w:cs="Arial"/>
        </w:rPr>
        <w:t xml:space="preserve"> sati, utvrđuje se da su pristupili:</w:t>
      </w:r>
    </w:p>
    <w:p w:rsidR="00FD2CE5" w:rsidP="00FD2CE5" w:rsidRDefault="00FD2CE5" w14:paraId="3AF83263" w14:textId="77777777">
      <w:pPr>
        <w:tabs>
          <w:tab w:val="left" w:pos="720"/>
        </w:tabs>
        <w:rPr>
          <w:rFonts w:ascii="Arial" w:hAnsi="Arial" w:cs="Arial"/>
        </w:rPr>
      </w:pPr>
    </w:p>
    <w:p w:rsidR="00FA25DA" w:rsidP="00FD2CE5" w:rsidRDefault="00FD2CE5" w14:paraId="5EB1E3FE" w14:textId="77777777">
      <w:pPr>
        <w:jc w:val="both"/>
        <w:rPr>
          <w:rFonts w:ascii="Arial" w:hAnsi="Arial" w:cs="Arial"/>
        </w:rPr>
      </w:pPr>
      <w:r>
        <w:rPr>
          <w:rFonts w:ascii="Arial" w:hAnsi="Arial" w:cs="Arial"/>
        </w:rPr>
        <w:t xml:space="preserve">-za tužitelja: </w:t>
      </w:r>
      <w:r w:rsidR="00455D28">
        <w:rPr>
          <w:rFonts w:ascii="Arial" w:hAnsi="Arial" w:cs="Arial"/>
        </w:rPr>
        <w:t xml:space="preserve"> </w:t>
      </w:r>
      <w:r>
        <w:rPr>
          <w:rFonts w:ascii="Arial" w:hAnsi="Arial" w:cs="Arial"/>
        </w:rPr>
        <w:t xml:space="preserve">osobno </w:t>
      </w:r>
    </w:p>
    <w:p w:rsidR="00FD2CE5" w:rsidP="00FD2CE5" w:rsidRDefault="00FD2CE5" w14:paraId="698473EB" w14:textId="77777777">
      <w:pPr>
        <w:jc w:val="both"/>
        <w:rPr>
          <w:rFonts w:ascii="Arial" w:hAnsi="Arial" w:cs="Arial"/>
        </w:rPr>
      </w:pPr>
      <w:r>
        <w:rPr>
          <w:rFonts w:ascii="Arial" w:hAnsi="Arial" w:cs="Arial"/>
        </w:rPr>
        <w:t>-za tužen</w:t>
      </w:r>
      <w:r w:rsidR="00455D28">
        <w:rPr>
          <w:rFonts w:ascii="Arial" w:hAnsi="Arial" w:cs="Arial"/>
        </w:rPr>
        <w:t>e</w:t>
      </w:r>
      <w:r>
        <w:rPr>
          <w:rFonts w:ascii="Arial" w:hAnsi="Arial" w:cs="Arial"/>
        </w:rPr>
        <w:t xml:space="preserve">: </w:t>
      </w:r>
      <w:r w:rsidR="00FA25DA">
        <w:rPr>
          <w:rFonts w:ascii="Arial" w:hAnsi="Arial" w:cs="Arial"/>
        </w:rPr>
        <w:t xml:space="preserve">pod 5/ i 6/ nitko, a nema dokaza o dostavi, za one nepoznata boravišta nitko, a </w:t>
      </w:r>
      <w:r>
        <w:rPr>
          <w:rFonts w:ascii="Arial" w:hAnsi="Arial" w:cs="Arial"/>
        </w:rPr>
        <w:t xml:space="preserve"> uredno pozvan privremeni zastupnik </w:t>
      </w:r>
      <w:r w:rsidR="00F622E2">
        <w:rPr>
          <w:rFonts w:ascii="Arial" w:hAnsi="Arial" w:cs="Arial"/>
        </w:rPr>
        <w:t xml:space="preserve">Antonia </w:t>
      </w:r>
      <w:proofErr w:type="spellStart"/>
      <w:r w:rsidR="00F622E2">
        <w:rPr>
          <w:rFonts w:ascii="Arial" w:hAnsi="Arial" w:cs="Arial"/>
        </w:rPr>
        <w:t>Erdelez</w:t>
      </w:r>
      <w:proofErr w:type="spellEnd"/>
      <w:r w:rsidR="00F622E2">
        <w:rPr>
          <w:rFonts w:ascii="Arial" w:hAnsi="Arial" w:cs="Arial"/>
        </w:rPr>
        <w:t xml:space="preserve"> </w:t>
      </w:r>
      <w:proofErr w:type="spellStart"/>
      <w:r w:rsidR="00F622E2">
        <w:rPr>
          <w:rFonts w:ascii="Arial" w:hAnsi="Arial" w:cs="Arial"/>
        </w:rPr>
        <w:t>odvj</w:t>
      </w:r>
      <w:proofErr w:type="spellEnd"/>
      <w:r w:rsidR="00F622E2">
        <w:rPr>
          <w:rFonts w:ascii="Arial" w:hAnsi="Arial" w:cs="Arial"/>
        </w:rPr>
        <w:t>. u Sinju</w:t>
      </w:r>
      <w:r>
        <w:rPr>
          <w:rFonts w:ascii="Arial" w:hAnsi="Arial" w:cs="Arial"/>
        </w:rPr>
        <w:t xml:space="preserve"> </w:t>
      </w:r>
    </w:p>
    <w:p w:rsidR="00FD2CE5" w:rsidP="00FD2CE5" w:rsidRDefault="00FD2CE5" w14:paraId="195FE6C0" w14:textId="77777777">
      <w:pPr>
        <w:jc w:val="both"/>
        <w:rPr>
          <w:rFonts w:ascii="Arial" w:hAnsi="Arial" w:cs="Arial"/>
        </w:rPr>
      </w:pPr>
    </w:p>
    <w:p w:rsidR="00FD2CE5" w:rsidP="00FD2CE5" w:rsidRDefault="00FD2CE5" w14:paraId="0F240834" w14:textId="77777777">
      <w:pPr>
        <w:jc w:val="both"/>
        <w:rPr>
          <w:rFonts w:ascii="Arial" w:hAnsi="Arial" w:cs="Arial"/>
        </w:rPr>
      </w:pPr>
      <w:r>
        <w:rPr>
          <w:rFonts w:ascii="Arial" w:hAnsi="Arial" w:cs="Arial"/>
        </w:rPr>
        <w:t xml:space="preserve">Svjedoci: </w:t>
      </w:r>
      <w:r w:rsidR="00FA25DA">
        <w:rPr>
          <w:rFonts w:ascii="Arial" w:hAnsi="Arial" w:cs="Arial"/>
        </w:rPr>
        <w:t xml:space="preserve">Stjepan </w:t>
      </w:r>
      <w:proofErr w:type="spellStart"/>
      <w:r w:rsidR="00FA25DA">
        <w:rPr>
          <w:rFonts w:ascii="Arial" w:hAnsi="Arial" w:cs="Arial"/>
        </w:rPr>
        <w:t>Čovo</w:t>
      </w:r>
      <w:proofErr w:type="spellEnd"/>
      <w:r w:rsidR="00FA25DA">
        <w:rPr>
          <w:rFonts w:ascii="Arial" w:hAnsi="Arial" w:cs="Arial"/>
        </w:rPr>
        <w:t xml:space="preserve">, Ante </w:t>
      </w:r>
      <w:proofErr w:type="spellStart"/>
      <w:r w:rsidR="00FA25DA">
        <w:rPr>
          <w:rFonts w:ascii="Arial" w:hAnsi="Arial" w:cs="Arial"/>
        </w:rPr>
        <w:t>Čovo</w:t>
      </w:r>
      <w:proofErr w:type="spellEnd"/>
      <w:r w:rsidR="00FA25DA">
        <w:rPr>
          <w:rFonts w:ascii="Arial" w:hAnsi="Arial" w:cs="Arial"/>
        </w:rPr>
        <w:t xml:space="preserve"> </w:t>
      </w:r>
    </w:p>
    <w:p w:rsidR="00FD2CE5" w:rsidP="00FD2CE5" w:rsidRDefault="00FD2CE5" w14:paraId="745B6C0F" w14:textId="77777777">
      <w:pPr>
        <w:jc w:val="both"/>
        <w:rPr>
          <w:rFonts w:ascii="Arial" w:hAnsi="Arial" w:cs="Arial"/>
        </w:rPr>
      </w:pPr>
    </w:p>
    <w:p w:rsidR="00FD2CE5" w:rsidP="00FD2CE5" w:rsidRDefault="00FD2CE5" w14:paraId="724D6BFD" w14:textId="77777777">
      <w:pPr>
        <w:jc w:val="both"/>
        <w:rPr>
          <w:rFonts w:ascii="Arial" w:hAnsi="Arial" w:cs="Arial"/>
        </w:rPr>
      </w:pPr>
      <w:r>
        <w:rPr>
          <w:rFonts w:ascii="Arial" w:hAnsi="Arial" w:cs="Arial"/>
        </w:rPr>
        <w:t xml:space="preserve">Konstatira se da je pristupio mjernik vještak Dušan </w:t>
      </w:r>
      <w:proofErr w:type="spellStart"/>
      <w:r>
        <w:rPr>
          <w:rFonts w:ascii="Arial" w:hAnsi="Arial" w:cs="Arial"/>
        </w:rPr>
        <w:t>Biuk</w:t>
      </w:r>
      <w:proofErr w:type="spellEnd"/>
      <w:r>
        <w:rPr>
          <w:rFonts w:ascii="Arial" w:hAnsi="Arial" w:cs="Arial"/>
        </w:rPr>
        <w:t>,   te se isti upozorava po zakonu.</w:t>
      </w:r>
    </w:p>
    <w:p w:rsidR="00FD2CE5" w:rsidP="00FD2CE5" w:rsidRDefault="00FD2CE5" w14:paraId="1F34C285" w14:textId="77777777">
      <w:pPr>
        <w:jc w:val="both"/>
        <w:rPr>
          <w:rFonts w:ascii="Arial" w:hAnsi="Arial" w:cs="Arial"/>
        </w:rPr>
      </w:pPr>
    </w:p>
    <w:p w:rsidR="00455D28" w:rsidP="00FD2CE5" w:rsidRDefault="00FD2CE5" w14:paraId="46173AAA" w14:textId="77777777">
      <w:pPr>
        <w:jc w:val="both"/>
        <w:rPr>
          <w:rFonts w:ascii="Arial" w:hAnsi="Arial" w:cs="Arial"/>
        </w:rPr>
      </w:pPr>
      <w:r>
        <w:rPr>
          <w:rFonts w:ascii="Arial" w:hAnsi="Arial" w:cs="Arial"/>
        </w:rPr>
        <w:t>Poziva se  tužitelj da pokaže predmetne nekretnine</w:t>
      </w:r>
      <w:r w:rsidR="00455D28">
        <w:rPr>
          <w:rFonts w:ascii="Arial" w:hAnsi="Arial" w:cs="Arial"/>
        </w:rPr>
        <w:t>,</w:t>
      </w:r>
      <w:r>
        <w:rPr>
          <w:rFonts w:ascii="Arial" w:hAnsi="Arial" w:cs="Arial"/>
        </w:rPr>
        <w:t xml:space="preserve"> te se nakon  njegovog pokazivanja konstatira da se radi o nekretninama lociranim u mjestu</w:t>
      </w:r>
      <w:r w:rsidR="00455D28">
        <w:rPr>
          <w:rFonts w:ascii="Arial" w:hAnsi="Arial" w:cs="Arial"/>
        </w:rPr>
        <w:t xml:space="preserve"> </w:t>
      </w:r>
      <w:proofErr w:type="spellStart"/>
      <w:r w:rsidR="00FA25DA">
        <w:rPr>
          <w:rFonts w:ascii="Arial" w:hAnsi="Arial" w:cs="Arial"/>
        </w:rPr>
        <w:t>Karakašica</w:t>
      </w:r>
      <w:proofErr w:type="spellEnd"/>
      <w:r w:rsidR="00FA25DA">
        <w:rPr>
          <w:rFonts w:ascii="Arial" w:hAnsi="Arial" w:cs="Arial"/>
        </w:rPr>
        <w:t xml:space="preserve">, koje u naravi predstavljaju oranicu i šumu. </w:t>
      </w:r>
    </w:p>
    <w:p w:rsidR="00FA25DA" w:rsidP="00FD2CE5" w:rsidRDefault="00FA25DA" w14:paraId="04325724" w14:textId="77777777">
      <w:pPr>
        <w:jc w:val="both"/>
        <w:rPr>
          <w:rFonts w:ascii="Arial" w:hAnsi="Arial" w:cs="Arial"/>
        </w:rPr>
      </w:pPr>
    </w:p>
    <w:p w:rsidR="00FD2CE5" w:rsidP="00FD2CE5" w:rsidRDefault="00FD2CE5" w14:paraId="1A45A937" w14:textId="77777777">
      <w:pPr>
        <w:jc w:val="both"/>
        <w:rPr>
          <w:rFonts w:ascii="Arial" w:hAnsi="Arial" w:cs="Arial"/>
        </w:rPr>
      </w:pPr>
      <w:r>
        <w:rPr>
          <w:rFonts w:ascii="Arial" w:hAnsi="Arial" w:cs="Arial"/>
        </w:rPr>
        <w:t>Mjernik vještak pozvan da id</w:t>
      </w:r>
      <w:r w:rsidR="00455D28">
        <w:rPr>
          <w:rFonts w:ascii="Arial" w:hAnsi="Arial" w:cs="Arial"/>
        </w:rPr>
        <w:t>entificira  predmetne nekretnine izjavi da se radi o :</w:t>
      </w:r>
    </w:p>
    <w:p w:rsidR="00FD2CE5" w:rsidP="00FD2CE5" w:rsidRDefault="00FD2CE5" w14:paraId="7D79721A" w14:textId="77777777">
      <w:pPr>
        <w:jc w:val="both"/>
        <w:rPr>
          <w:rFonts w:ascii="Arial" w:hAnsi="Arial" w:cs="Arial"/>
        </w:rPr>
      </w:pPr>
    </w:p>
    <w:p w:rsidR="00F622E2" w:rsidP="00FA25DA" w:rsidRDefault="00F622E2" w14:paraId="371B4875" w14:textId="77777777">
      <w:pPr>
        <w:pStyle w:val="Odlomakpopisa"/>
        <w:numPr>
          <w:ilvl w:val="0"/>
          <w:numId w:val="6"/>
        </w:numPr>
        <w:jc w:val="both"/>
        <w:rPr>
          <w:rFonts w:ascii="Arial" w:hAnsi="Arial" w:cs="Arial"/>
        </w:rPr>
      </w:pPr>
      <w:r>
        <w:rPr>
          <w:rFonts w:ascii="Arial" w:hAnsi="Arial" w:cs="Arial"/>
        </w:rPr>
        <w:t xml:space="preserve">novoformiranoj </w:t>
      </w:r>
      <w:r w:rsidR="00FA25DA">
        <w:rPr>
          <w:rFonts w:ascii="Arial" w:hAnsi="Arial" w:cs="Arial"/>
        </w:rPr>
        <w:t xml:space="preserve"> </w:t>
      </w:r>
      <w:proofErr w:type="spellStart"/>
      <w:r w:rsidR="00FA25DA">
        <w:rPr>
          <w:rFonts w:ascii="Arial" w:hAnsi="Arial" w:cs="Arial"/>
        </w:rPr>
        <w:t>č.zem</w:t>
      </w:r>
      <w:proofErr w:type="spellEnd"/>
      <w:r w:rsidR="00FA25DA">
        <w:rPr>
          <w:rFonts w:ascii="Arial" w:hAnsi="Arial" w:cs="Arial"/>
        </w:rPr>
        <w:t xml:space="preserve">. 1902/6, nastala od dijela </w:t>
      </w:r>
      <w:proofErr w:type="spellStart"/>
      <w:r w:rsidR="00FA25DA">
        <w:rPr>
          <w:rFonts w:ascii="Arial" w:hAnsi="Arial" w:cs="Arial"/>
        </w:rPr>
        <w:t>č.zem</w:t>
      </w:r>
      <w:proofErr w:type="spellEnd"/>
      <w:r w:rsidR="00FA25DA">
        <w:rPr>
          <w:rFonts w:ascii="Arial" w:hAnsi="Arial" w:cs="Arial"/>
        </w:rPr>
        <w:t xml:space="preserve">. 1902/1, </w:t>
      </w:r>
    </w:p>
    <w:p w:rsidR="00FA25DA" w:rsidP="00FA25DA" w:rsidRDefault="00FA25DA" w14:paraId="2CB77178" w14:textId="77777777">
      <w:pPr>
        <w:pStyle w:val="Odlomakpopisa"/>
        <w:numPr>
          <w:ilvl w:val="0"/>
          <w:numId w:val="6"/>
        </w:numPr>
        <w:jc w:val="both"/>
        <w:rPr>
          <w:rFonts w:ascii="Arial" w:hAnsi="Arial" w:cs="Arial"/>
        </w:rPr>
      </w:pPr>
      <w:r>
        <w:rPr>
          <w:rFonts w:ascii="Arial" w:hAnsi="Arial" w:cs="Arial"/>
        </w:rPr>
        <w:t xml:space="preserve">novoformiranoj </w:t>
      </w:r>
      <w:proofErr w:type="spellStart"/>
      <w:r>
        <w:rPr>
          <w:rFonts w:ascii="Arial" w:hAnsi="Arial" w:cs="Arial"/>
        </w:rPr>
        <w:t>č.zem</w:t>
      </w:r>
      <w:proofErr w:type="spellEnd"/>
      <w:r>
        <w:rPr>
          <w:rFonts w:ascii="Arial" w:hAnsi="Arial" w:cs="Arial"/>
        </w:rPr>
        <w:t xml:space="preserve">. 854/20,  nastala od dijela </w:t>
      </w:r>
      <w:proofErr w:type="spellStart"/>
      <w:r>
        <w:rPr>
          <w:rFonts w:ascii="Arial" w:hAnsi="Arial" w:cs="Arial"/>
        </w:rPr>
        <w:t>č.zem</w:t>
      </w:r>
      <w:proofErr w:type="spellEnd"/>
      <w:r>
        <w:rPr>
          <w:rFonts w:ascii="Arial" w:hAnsi="Arial" w:cs="Arial"/>
        </w:rPr>
        <w:t xml:space="preserve">. 854/6, sve K.O. </w:t>
      </w:r>
      <w:proofErr w:type="spellStart"/>
      <w:r>
        <w:rPr>
          <w:rFonts w:ascii="Arial" w:hAnsi="Arial" w:cs="Arial"/>
        </w:rPr>
        <w:t>Karakašica</w:t>
      </w:r>
      <w:proofErr w:type="spellEnd"/>
      <w:r>
        <w:rPr>
          <w:rFonts w:ascii="Arial" w:hAnsi="Arial" w:cs="Arial"/>
        </w:rPr>
        <w:t>.</w:t>
      </w:r>
    </w:p>
    <w:p w:rsidRPr="00455D28" w:rsidR="00455D28" w:rsidP="00455D28" w:rsidRDefault="00455D28" w14:paraId="1488CE94" w14:textId="77777777">
      <w:pPr>
        <w:jc w:val="both"/>
        <w:rPr>
          <w:rFonts w:ascii="Arial" w:hAnsi="Arial" w:cs="Arial"/>
        </w:rPr>
      </w:pPr>
    </w:p>
    <w:p w:rsidR="00FD2CE5" w:rsidP="00FD2CE5" w:rsidRDefault="00FD2CE5" w14:paraId="5F69D044" w14:textId="77777777">
      <w:pPr>
        <w:jc w:val="both"/>
        <w:rPr>
          <w:rFonts w:ascii="Arial" w:hAnsi="Arial" w:cs="Arial"/>
        </w:rPr>
      </w:pPr>
      <w:r>
        <w:rPr>
          <w:rFonts w:ascii="Arial" w:hAnsi="Arial" w:cs="Arial"/>
        </w:rPr>
        <w:t>Sudac donosi</w:t>
      </w:r>
    </w:p>
    <w:p w:rsidR="00FD2CE5" w:rsidP="00FD2CE5" w:rsidRDefault="00FD2CE5" w14:paraId="7967ABFF" w14:textId="77777777">
      <w:pPr>
        <w:jc w:val="both"/>
        <w:rPr>
          <w:rFonts w:ascii="Arial" w:hAnsi="Arial" w:cs="Arial"/>
        </w:rPr>
      </w:pPr>
      <w:r>
        <w:rPr>
          <w:rFonts w:ascii="Arial" w:hAnsi="Arial" w:cs="Arial"/>
        </w:rPr>
        <w:t xml:space="preserve">                                           r j e š e n j e</w:t>
      </w:r>
    </w:p>
    <w:p w:rsidR="00FD2CE5" w:rsidP="00FD2CE5" w:rsidRDefault="00FD2CE5" w14:paraId="193E5A0A" w14:textId="77777777">
      <w:pPr>
        <w:jc w:val="both"/>
        <w:rPr>
          <w:rFonts w:ascii="Arial" w:hAnsi="Arial" w:cs="Arial"/>
        </w:rPr>
      </w:pPr>
    </w:p>
    <w:p w:rsidR="00FD2CE5" w:rsidP="00FD2CE5" w:rsidRDefault="00FD2CE5" w14:paraId="0810E39D" w14:textId="77777777">
      <w:pPr>
        <w:jc w:val="both"/>
        <w:rPr>
          <w:rFonts w:ascii="Arial" w:hAnsi="Arial" w:cs="Arial"/>
        </w:rPr>
      </w:pPr>
      <w:r>
        <w:rPr>
          <w:rFonts w:ascii="Arial" w:hAnsi="Arial" w:cs="Arial"/>
        </w:rPr>
        <w:t>Izvest će se dokaz saslušanjem svjedoka.</w:t>
      </w:r>
    </w:p>
    <w:p w:rsidR="00FD2CE5" w:rsidP="00FD2CE5" w:rsidRDefault="00FD2CE5" w14:paraId="0AF8B76F" w14:textId="77777777">
      <w:pPr>
        <w:jc w:val="both"/>
        <w:rPr>
          <w:rFonts w:ascii="Arial" w:hAnsi="Arial" w:cs="Arial"/>
        </w:rPr>
      </w:pPr>
    </w:p>
    <w:p w:rsidR="00FD2CE5" w:rsidP="00FD2CE5" w:rsidRDefault="00FD2CE5" w14:paraId="02A1D60D" w14:textId="77777777">
      <w:pPr>
        <w:jc w:val="both"/>
        <w:rPr>
          <w:rFonts w:ascii="Arial" w:hAnsi="Arial" w:cs="Arial"/>
        </w:rPr>
      </w:pPr>
      <w:r>
        <w:rPr>
          <w:rFonts w:ascii="Arial" w:hAnsi="Arial" w:cs="Arial"/>
        </w:rPr>
        <w:t xml:space="preserve">                                      SVJEDOK: </w:t>
      </w:r>
      <w:r w:rsidR="00455D28">
        <w:rPr>
          <w:rFonts w:ascii="Arial" w:hAnsi="Arial" w:cs="Arial"/>
        </w:rPr>
        <w:t xml:space="preserve"> </w:t>
      </w:r>
      <w:r w:rsidR="00FA25DA">
        <w:rPr>
          <w:rFonts w:ascii="Arial" w:hAnsi="Arial" w:cs="Arial"/>
        </w:rPr>
        <w:t xml:space="preserve">Stjepan </w:t>
      </w:r>
      <w:proofErr w:type="spellStart"/>
      <w:r w:rsidR="00FA25DA">
        <w:rPr>
          <w:rFonts w:ascii="Arial" w:hAnsi="Arial" w:cs="Arial"/>
        </w:rPr>
        <w:t>Čovo</w:t>
      </w:r>
      <w:proofErr w:type="spellEnd"/>
      <w:r w:rsidR="00FA25DA">
        <w:rPr>
          <w:rFonts w:ascii="Arial" w:hAnsi="Arial" w:cs="Arial"/>
        </w:rPr>
        <w:t xml:space="preserve"> p. Joze, iz </w:t>
      </w:r>
      <w:proofErr w:type="spellStart"/>
      <w:r w:rsidR="00FA25DA">
        <w:rPr>
          <w:rFonts w:ascii="Arial" w:hAnsi="Arial" w:cs="Arial"/>
        </w:rPr>
        <w:t>Karakašice</w:t>
      </w:r>
      <w:proofErr w:type="spellEnd"/>
      <w:r w:rsidR="00FA25DA">
        <w:rPr>
          <w:rFonts w:ascii="Arial" w:hAnsi="Arial" w:cs="Arial"/>
        </w:rPr>
        <w:t>,</w:t>
      </w:r>
    </w:p>
    <w:p w:rsidR="00FD2CE5" w:rsidP="00FD2CE5" w:rsidRDefault="00FD2CE5" w14:paraId="159D5118" w14:textId="50481829">
      <w:pPr>
        <w:jc w:val="both"/>
        <w:rPr>
          <w:rFonts w:ascii="Arial" w:hAnsi="Arial" w:cs="Arial"/>
        </w:rPr>
      </w:pPr>
      <w:r>
        <w:rPr>
          <w:rFonts w:ascii="Arial" w:hAnsi="Arial" w:cs="Arial"/>
        </w:rPr>
        <w:t xml:space="preserve">                                                         </w:t>
      </w:r>
      <w:proofErr w:type="spellStart"/>
      <w:r w:rsidR="00FA25DA">
        <w:rPr>
          <w:rFonts w:ascii="Arial" w:hAnsi="Arial" w:cs="Arial"/>
        </w:rPr>
        <w:t>rođ</w:t>
      </w:r>
      <w:proofErr w:type="spellEnd"/>
      <w:r w:rsidR="00FA25DA">
        <w:rPr>
          <w:rFonts w:ascii="Arial" w:hAnsi="Arial" w:cs="Arial"/>
        </w:rPr>
        <w:t>. 1955.g., umirovljenik,</w:t>
      </w:r>
      <w:r w:rsidR="007E501A">
        <w:rPr>
          <w:rFonts w:ascii="Arial" w:hAnsi="Arial" w:cs="Arial"/>
        </w:rPr>
        <w:t xml:space="preserve"> </w:t>
      </w:r>
      <w:r w:rsidR="00FA25DA">
        <w:rPr>
          <w:rFonts w:ascii="Arial" w:hAnsi="Arial" w:cs="Arial"/>
        </w:rPr>
        <w:t>rođak tužitelja,</w:t>
      </w:r>
      <w:r>
        <w:rPr>
          <w:rFonts w:ascii="Arial" w:hAnsi="Arial" w:cs="Arial"/>
        </w:rPr>
        <w:t xml:space="preserve"> </w:t>
      </w:r>
    </w:p>
    <w:p w:rsidR="00FD2CE5" w:rsidP="00FD2CE5" w:rsidRDefault="00FD2CE5" w14:paraId="4F3CCB2E" w14:textId="77777777">
      <w:pPr>
        <w:jc w:val="both"/>
        <w:rPr>
          <w:rFonts w:ascii="Arial" w:hAnsi="Arial" w:cs="Arial"/>
        </w:rPr>
      </w:pPr>
      <w:r>
        <w:rPr>
          <w:rFonts w:ascii="Arial" w:hAnsi="Arial" w:cs="Arial"/>
        </w:rPr>
        <w:t xml:space="preserve">                                                         upozoren po zakonu, upitan izjavi:</w:t>
      </w:r>
    </w:p>
    <w:p w:rsidR="00FD2CE5" w:rsidP="00FD2CE5" w:rsidRDefault="00FD2CE5" w14:paraId="6A4B7CCC" w14:textId="77777777">
      <w:pPr>
        <w:jc w:val="both"/>
        <w:rPr>
          <w:rFonts w:ascii="Arial" w:hAnsi="Arial" w:cs="Arial"/>
        </w:rPr>
      </w:pPr>
    </w:p>
    <w:p w:rsidR="00F622E2" w:rsidP="00FD2CE5" w:rsidRDefault="00FA25DA" w14:paraId="6CFF9D2F" w14:textId="36ABC0AA">
      <w:pPr>
        <w:jc w:val="both"/>
        <w:rPr>
          <w:rFonts w:ascii="Arial" w:hAnsi="Arial" w:cs="Arial"/>
        </w:rPr>
      </w:pPr>
      <w:r>
        <w:rPr>
          <w:rFonts w:ascii="Arial" w:hAnsi="Arial" w:cs="Arial"/>
        </w:rPr>
        <w:t>Radi se o</w:t>
      </w:r>
      <w:r w:rsidR="007E501A">
        <w:rPr>
          <w:rFonts w:ascii="Arial" w:hAnsi="Arial" w:cs="Arial"/>
        </w:rPr>
        <w:t xml:space="preserve"> nekretninama koje su </w:t>
      </w:r>
      <w:r>
        <w:rPr>
          <w:rFonts w:ascii="Arial" w:hAnsi="Arial" w:cs="Arial"/>
        </w:rPr>
        <w:t xml:space="preserve"> starin</w:t>
      </w:r>
      <w:r w:rsidR="007E501A">
        <w:rPr>
          <w:rFonts w:ascii="Arial" w:hAnsi="Arial" w:cs="Arial"/>
        </w:rPr>
        <w:t>a</w:t>
      </w:r>
      <w:r>
        <w:rPr>
          <w:rFonts w:ascii="Arial" w:hAnsi="Arial" w:cs="Arial"/>
        </w:rPr>
        <w:t xml:space="preserve"> tužitelja od preko 50 godina. Oranica se ranije obrađivala. Treće osobe nisu polagale pravo na iste, niti je bilo problema u korištenju.</w:t>
      </w:r>
    </w:p>
    <w:p w:rsidR="00F622E2" w:rsidP="00FD2CE5" w:rsidRDefault="00F622E2" w14:paraId="253E16AD" w14:textId="77777777">
      <w:pPr>
        <w:jc w:val="both"/>
        <w:rPr>
          <w:rFonts w:ascii="Arial" w:hAnsi="Arial" w:cs="Arial"/>
        </w:rPr>
      </w:pPr>
    </w:p>
    <w:p w:rsidR="00F622E2" w:rsidP="00FD2CE5" w:rsidRDefault="00F622E2" w14:paraId="59F8B566" w14:textId="77777777">
      <w:pPr>
        <w:jc w:val="both"/>
        <w:rPr>
          <w:rFonts w:ascii="Arial" w:hAnsi="Arial" w:cs="Arial"/>
        </w:rPr>
      </w:pPr>
    </w:p>
    <w:p w:rsidR="00FD2CE5" w:rsidP="00FD2CE5" w:rsidRDefault="00FD2CE5" w14:paraId="3553FFFE" w14:textId="77777777">
      <w:pPr>
        <w:jc w:val="both"/>
        <w:rPr>
          <w:rFonts w:ascii="Arial" w:hAnsi="Arial" w:cs="Arial"/>
        </w:rPr>
      </w:pPr>
    </w:p>
    <w:p w:rsidR="00FA25DA" w:rsidP="00FD2CE5" w:rsidRDefault="00FA25DA" w14:paraId="7290895D" w14:textId="77777777">
      <w:pPr>
        <w:jc w:val="both"/>
        <w:rPr>
          <w:rFonts w:ascii="Arial" w:hAnsi="Arial" w:cs="Arial"/>
        </w:rPr>
      </w:pPr>
    </w:p>
    <w:p w:rsidR="00FD2CE5" w:rsidP="00FD2CE5" w:rsidRDefault="00FD2CE5" w14:paraId="2DF2A9AD" w14:textId="77777777">
      <w:pPr>
        <w:jc w:val="both"/>
        <w:rPr>
          <w:rFonts w:ascii="Arial" w:hAnsi="Arial" w:cs="Arial"/>
        </w:rPr>
      </w:pPr>
    </w:p>
    <w:p w:rsidR="00FD2CE5" w:rsidP="00FD2CE5" w:rsidRDefault="00FD2CE5" w14:paraId="5164131C" w14:textId="77777777">
      <w:pPr>
        <w:jc w:val="both"/>
        <w:rPr>
          <w:rFonts w:ascii="Arial" w:hAnsi="Arial" w:cs="Arial"/>
        </w:rPr>
      </w:pPr>
      <w:r>
        <w:rPr>
          <w:rFonts w:ascii="Arial" w:hAnsi="Arial" w:cs="Arial"/>
        </w:rPr>
        <w:t xml:space="preserve">Pitanja nema.                                                                                                       </w:t>
      </w:r>
    </w:p>
    <w:p w:rsidR="00FD2CE5" w:rsidP="00FD2CE5" w:rsidRDefault="00FD2CE5" w14:paraId="073DFB08" w14:textId="77777777">
      <w:pPr>
        <w:jc w:val="both"/>
        <w:rPr>
          <w:rFonts w:ascii="Arial" w:hAnsi="Arial" w:cs="Arial"/>
        </w:rPr>
      </w:pPr>
      <w:r>
        <w:rPr>
          <w:rFonts w:ascii="Arial" w:hAnsi="Arial" w:cs="Arial"/>
        </w:rPr>
        <w:t xml:space="preserve">Svjedok trošak ne traži.                                            </w:t>
      </w:r>
    </w:p>
    <w:p w:rsidR="00FD2CE5" w:rsidP="00FD2CE5" w:rsidRDefault="00FD2CE5" w14:paraId="6FD41DEC" w14:textId="77777777">
      <w:pPr>
        <w:jc w:val="both"/>
        <w:rPr>
          <w:rFonts w:ascii="Arial" w:hAnsi="Arial" w:cs="Arial"/>
        </w:rPr>
      </w:pPr>
      <w:r>
        <w:rPr>
          <w:rFonts w:ascii="Arial" w:hAnsi="Arial" w:cs="Arial"/>
        </w:rPr>
        <w:t xml:space="preserve">                                            SVJEDOK: </w:t>
      </w:r>
      <w:r w:rsidR="00FA25DA">
        <w:rPr>
          <w:rFonts w:ascii="Arial" w:hAnsi="Arial" w:cs="Arial"/>
        </w:rPr>
        <w:t xml:space="preserve">Ante </w:t>
      </w:r>
      <w:proofErr w:type="spellStart"/>
      <w:r w:rsidR="00FA25DA">
        <w:rPr>
          <w:rFonts w:ascii="Arial" w:hAnsi="Arial" w:cs="Arial"/>
        </w:rPr>
        <w:t>Čovo</w:t>
      </w:r>
      <w:proofErr w:type="spellEnd"/>
      <w:r w:rsidR="00FA25DA">
        <w:rPr>
          <w:rFonts w:ascii="Arial" w:hAnsi="Arial" w:cs="Arial"/>
        </w:rPr>
        <w:t xml:space="preserve"> p. Šimuna, iz </w:t>
      </w:r>
      <w:proofErr w:type="spellStart"/>
      <w:r w:rsidR="00FA25DA">
        <w:rPr>
          <w:rFonts w:ascii="Arial" w:hAnsi="Arial" w:cs="Arial"/>
        </w:rPr>
        <w:t>Karakašice</w:t>
      </w:r>
      <w:proofErr w:type="spellEnd"/>
      <w:r w:rsidR="00FA25DA">
        <w:rPr>
          <w:rFonts w:ascii="Arial" w:hAnsi="Arial" w:cs="Arial"/>
        </w:rPr>
        <w:t>,</w:t>
      </w:r>
    </w:p>
    <w:p w:rsidR="00FD2CE5" w:rsidP="00FD2CE5" w:rsidRDefault="00FD2CE5" w14:paraId="378CD388" w14:textId="77777777">
      <w:pPr>
        <w:jc w:val="both"/>
        <w:rPr>
          <w:rFonts w:ascii="Arial" w:hAnsi="Arial" w:cs="Arial"/>
        </w:rPr>
      </w:pPr>
      <w:r>
        <w:rPr>
          <w:rFonts w:ascii="Arial" w:hAnsi="Arial" w:cs="Arial"/>
        </w:rPr>
        <w:t xml:space="preserve">                                  </w:t>
      </w:r>
      <w:r w:rsidR="00455D28">
        <w:rPr>
          <w:rFonts w:ascii="Arial" w:hAnsi="Arial" w:cs="Arial"/>
        </w:rPr>
        <w:t xml:space="preserve">                            </w:t>
      </w:r>
      <w:proofErr w:type="spellStart"/>
      <w:r w:rsidR="00FA25DA">
        <w:rPr>
          <w:rFonts w:ascii="Arial" w:hAnsi="Arial" w:cs="Arial"/>
        </w:rPr>
        <w:t>rođ</w:t>
      </w:r>
      <w:proofErr w:type="spellEnd"/>
      <w:r w:rsidR="00FA25DA">
        <w:rPr>
          <w:rFonts w:ascii="Arial" w:hAnsi="Arial" w:cs="Arial"/>
        </w:rPr>
        <w:t>. 1974.g., vozač, sinovac tužitelja,</w:t>
      </w:r>
      <w:r w:rsidR="00455D28">
        <w:rPr>
          <w:rFonts w:ascii="Arial" w:hAnsi="Arial" w:cs="Arial"/>
        </w:rPr>
        <w:t xml:space="preserve"> </w:t>
      </w:r>
    </w:p>
    <w:p w:rsidR="00FD2CE5" w:rsidP="00FD2CE5" w:rsidRDefault="00FD2CE5" w14:paraId="309BD85B" w14:textId="77777777">
      <w:pPr>
        <w:jc w:val="both"/>
        <w:rPr>
          <w:rFonts w:ascii="Arial" w:hAnsi="Arial" w:cs="Arial"/>
        </w:rPr>
      </w:pPr>
      <w:r>
        <w:rPr>
          <w:rFonts w:ascii="Arial" w:hAnsi="Arial" w:cs="Arial"/>
        </w:rPr>
        <w:t xml:space="preserve">                                                              upozoren po zakonu,  upitan izjavi:</w:t>
      </w:r>
    </w:p>
    <w:p w:rsidR="00FD2CE5" w:rsidP="00FD2CE5" w:rsidRDefault="00FD2CE5" w14:paraId="65C7EDA1" w14:textId="77777777">
      <w:pPr>
        <w:jc w:val="both"/>
      </w:pPr>
    </w:p>
    <w:p w:rsidR="00950B58" w:rsidP="00FD2CE5" w:rsidRDefault="00FD2CE5" w14:paraId="41F419C5" w14:textId="77777777">
      <w:pPr>
        <w:jc w:val="both"/>
        <w:rPr>
          <w:rFonts w:ascii="Arial" w:hAnsi="Arial" w:cs="Arial"/>
        </w:rPr>
      </w:pPr>
      <w:r>
        <w:rPr>
          <w:rFonts w:ascii="Arial" w:hAnsi="Arial" w:cs="Arial"/>
        </w:rPr>
        <w:t>Konstatira se da izjavljuje identično</w:t>
      </w:r>
      <w:r w:rsidR="00455D28">
        <w:rPr>
          <w:rFonts w:ascii="Arial" w:hAnsi="Arial" w:cs="Arial"/>
        </w:rPr>
        <w:t xml:space="preserve"> kao i ranije saslušan</w:t>
      </w:r>
      <w:r w:rsidR="00FA25DA">
        <w:rPr>
          <w:rFonts w:ascii="Arial" w:hAnsi="Arial" w:cs="Arial"/>
        </w:rPr>
        <w:t>i svjedok.</w:t>
      </w:r>
      <w:r w:rsidR="00455D28">
        <w:rPr>
          <w:rFonts w:ascii="Arial" w:hAnsi="Arial" w:cs="Arial"/>
        </w:rPr>
        <w:t xml:space="preserve"> </w:t>
      </w:r>
    </w:p>
    <w:p w:rsidR="00950B58" w:rsidP="00FD2CE5" w:rsidRDefault="00950B58" w14:paraId="4C8D8411" w14:textId="77777777">
      <w:pPr>
        <w:jc w:val="both"/>
        <w:rPr>
          <w:rFonts w:ascii="Arial" w:hAnsi="Arial" w:cs="Arial"/>
        </w:rPr>
      </w:pPr>
    </w:p>
    <w:p w:rsidR="00FD2CE5" w:rsidP="00FD2CE5" w:rsidRDefault="00FD2CE5" w14:paraId="6C10506C" w14:textId="77777777">
      <w:pPr>
        <w:jc w:val="both"/>
        <w:rPr>
          <w:rFonts w:ascii="Arial" w:hAnsi="Arial" w:cs="Arial"/>
        </w:rPr>
      </w:pPr>
      <w:r>
        <w:rPr>
          <w:rFonts w:ascii="Arial" w:hAnsi="Arial" w:cs="Arial"/>
        </w:rPr>
        <w:t xml:space="preserve">Pitanja nema.                                                                </w:t>
      </w:r>
    </w:p>
    <w:p w:rsidR="00455D28" w:rsidP="00FD2CE5" w:rsidRDefault="00455D28" w14:paraId="48EA2DAE" w14:textId="77777777">
      <w:pPr>
        <w:jc w:val="both"/>
        <w:rPr>
          <w:rFonts w:ascii="Arial" w:hAnsi="Arial" w:cs="Arial"/>
        </w:rPr>
      </w:pPr>
      <w:r>
        <w:rPr>
          <w:rFonts w:ascii="Arial" w:hAnsi="Arial" w:cs="Arial"/>
        </w:rPr>
        <w:t xml:space="preserve">Svjedok trošak ne traži. </w:t>
      </w:r>
    </w:p>
    <w:p w:rsidR="00FD2CE5" w:rsidP="00FD2CE5" w:rsidRDefault="00FD2CE5" w14:paraId="5AE73C28" w14:textId="77777777">
      <w:pPr>
        <w:jc w:val="both"/>
        <w:rPr>
          <w:rFonts w:ascii="Arial" w:hAnsi="Arial" w:cs="Arial"/>
        </w:rPr>
      </w:pPr>
    </w:p>
    <w:p w:rsidR="00FA25DA" w:rsidP="00FD2CE5" w:rsidRDefault="00FA25DA" w14:paraId="73FBC376" w14:textId="77777777">
      <w:pPr>
        <w:jc w:val="both"/>
        <w:rPr>
          <w:rFonts w:ascii="Arial" w:hAnsi="Arial" w:cs="Arial"/>
        </w:rPr>
      </w:pPr>
    </w:p>
    <w:p w:rsidR="00FA25DA" w:rsidP="00FD2CE5" w:rsidRDefault="00FA25DA" w14:paraId="1C868C84" w14:textId="77777777">
      <w:pPr>
        <w:jc w:val="both"/>
        <w:rPr>
          <w:rFonts w:ascii="Arial" w:hAnsi="Arial" w:cs="Arial"/>
        </w:rPr>
      </w:pPr>
      <w:r>
        <w:rPr>
          <w:rFonts w:ascii="Arial" w:hAnsi="Arial" w:cs="Arial"/>
        </w:rPr>
        <w:t xml:space="preserve">Konstatira se da nije  pristupio svjedok Domagoj </w:t>
      </w:r>
      <w:proofErr w:type="spellStart"/>
      <w:r>
        <w:rPr>
          <w:rFonts w:ascii="Arial" w:hAnsi="Arial" w:cs="Arial"/>
        </w:rPr>
        <w:t>Čovo</w:t>
      </w:r>
      <w:proofErr w:type="spellEnd"/>
      <w:r>
        <w:rPr>
          <w:rFonts w:ascii="Arial" w:hAnsi="Arial" w:cs="Arial"/>
        </w:rPr>
        <w:t xml:space="preserve"> pa tužitelj predlaže saslušati svjedoka Žmire Antu.</w:t>
      </w:r>
    </w:p>
    <w:p w:rsidR="00FA25DA" w:rsidP="00FD2CE5" w:rsidRDefault="00FA25DA" w14:paraId="70C96729" w14:textId="77777777">
      <w:pPr>
        <w:jc w:val="both"/>
        <w:rPr>
          <w:rFonts w:ascii="Arial" w:hAnsi="Arial" w:cs="Arial"/>
        </w:rPr>
      </w:pPr>
    </w:p>
    <w:p w:rsidRPr="00FA25DA" w:rsidR="00FA25DA" w:rsidP="004625E6" w:rsidRDefault="00FA25DA" w14:paraId="79878D79" w14:textId="77777777">
      <w:pPr>
        <w:rPr>
          <w:rFonts w:ascii="Arial" w:hAnsi="Arial" w:cs="Arial"/>
        </w:rPr>
      </w:pPr>
      <w:r w:rsidRPr="00FA25DA">
        <w:rPr>
          <w:rFonts w:ascii="Arial" w:hAnsi="Arial" w:cs="Arial"/>
        </w:rPr>
        <w:t xml:space="preserve">Sudac donosi </w:t>
      </w:r>
    </w:p>
    <w:p w:rsidRPr="00FA25DA" w:rsidR="00FA25DA" w:rsidP="004625E6" w:rsidRDefault="00FA25DA" w14:paraId="604B4547" w14:textId="77777777">
      <w:pPr>
        <w:jc w:val="center"/>
        <w:rPr>
          <w:rFonts w:ascii="Arial" w:hAnsi="Arial" w:cs="Arial"/>
        </w:rPr>
      </w:pPr>
      <w:r w:rsidRPr="00FA25DA">
        <w:rPr>
          <w:rFonts w:ascii="Arial" w:hAnsi="Arial" w:cs="Arial"/>
        </w:rPr>
        <w:t>r j e š e n j e</w:t>
      </w:r>
    </w:p>
    <w:p w:rsidRPr="004625E6" w:rsidR="00FA25DA" w:rsidP="004625E6" w:rsidRDefault="00FA25DA" w14:paraId="42ADAB68" w14:textId="77777777"/>
    <w:p w:rsidR="00FA25DA" w:rsidP="00FD2CE5" w:rsidRDefault="00FA25DA" w14:paraId="1B957CDD" w14:textId="77777777">
      <w:pPr>
        <w:jc w:val="both"/>
        <w:rPr>
          <w:rFonts w:ascii="Arial" w:hAnsi="Arial" w:cs="Arial"/>
        </w:rPr>
      </w:pPr>
      <w:r>
        <w:rPr>
          <w:rFonts w:ascii="Arial" w:hAnsi="Arial" w:cs="Arial"/>
        </w:rPr>
        <w:t>Prihvaća se prijedlog tužitelja.</w:t>
      </w:r>
    </w:p>
    <w:p w:rsidR="00FA25DA" w:rsidP="00FD2CE5" w:rsidRDefault="00FA25DA" w14:paraId="50E3FA15" w14:textId="77777777">
      <w:pPr>
        <w:jc w:val="both"/>
        <w:rPr>
          <w:rFonts w:ascii="Arial" w:hAnsi="Arial" w:cs="Arial"/>
        </w:rPr>
      </w:pPr>
    </w:p>
    <w:p w:rsidR="00FA25DA" w:rsidP="00FD2CE5" w:rsidRDefault="00FA25DA" w14:paraId="54FDE2A0" w14:textId="77777777">
      <w:pPr>
        <w:jc w:val="both"/>
        <w:rPr>
          <w:rFonts w:ascii="Arial" w:hAnsi="Arial" w:cs="Arial"/>
        </w:rPr>
      </w:pPr>
    </w:p>
    <w:p w:rsidR="00950B58" w:rsidP="00FD2CE5" w:rsidRDefault="00950B58" w14:paraId="2AEBFCA7" w14:textId="77777777">
      <w:pPr>
        <w:jc w:val="both"/>
        <w:rPr>
          <w:rFonts w:ascii="Arial" w:hAnsi="Arial" w:cs="Arial"/>
        </w:rPr>
      </w:pPr>
      <w:r>
        <w:rPr>
          <w:rFonts w:ascii="Arial" w:hAnsi="Arial" w:cs="Arial"/>
        </w:rPr>
        <w:t xml:space="preserve">                                            SVJEDOK: </w:t>
      </w:r>
      <w:r w:rsidR="00FA25DA">
        <w:rPr>
          <w:rFonts w:ascii="Arial" w:hAnsi="Arial" w:cs="Arial"/>
        </w:rPr>
        <w:t xml:space="preserve">Žmire Ante p. Grge, iz Sinja, </w:t>
      </w:r>
    </w:p>
    <w:p w:rsidR="00950B58" w:rsidP="00FD2CE5" w:rsidRDefault="00950B58" w14:paraId="3A48550E" w14:textId="77777777">
      <w:pPr>
        <w:jc w:val="both"/>
        <w:rPr>
          <w:rFonts w:ascii="Arial" w:hAnsi="Arial" w:cs="Arial"/>
        </w:rPr>
      </w:pPr>
      <w:r>
        <w:rPr>
          <w:rFonts w:ascii="Arial" w:hAnsi="Arial" w:cs="Arial"/>
        </w:rPr>
        <w:t xml:space="preserve">                                                              od </w:t>
      </w:r>
      <w:r w:rsidR="00FA25DA">
        <w:rPr>
          <w:rFonts w:ascii="Arial" w:hAnsi="Arial" w:cs="Arial"/>
        </w:rPr>
        <w:t>5.g., ing. prehrambene tehnologije,</w:t>
      </w:r>
    </w:p>
    <w:p w:rsidR="00950B58" w:rsidP="00FD2CE5" w:rsidRDefault="00950B58" w14:paraId="03F3D162" w14:textId="199DA823">
      <w:pPr>
        <w:jc w:val="both"/>
        <w:rPr>
          <w:rFonts w:ascii="Arial" w:hAnsi="Arial" w:cs="Arial"/>
        </w:rPr>
      </w:pPr>
      <w:r>
        <w:rPr>
          <w:rFonts w:ascii="Arial" w:hAnsi="Arial" w:cs="Arial"/>
        </w:rPr>
        <w:t xml:space="preserve">                                                              </w:t>
      </w:r>
      <w:r w:rsidR="00FA25DA">
        <w:rPr>
          <w:rFonts w:ascii="Arial" w:hAnsi="Arial" w:cs="Arial"/>
        </w:rPr>
        <w:t>nesrodan,</w:t>
      </w:r>
      <w:r w:rsidR="007E501A">
        <w:rPr>
          <w:rFonts w:ascii="Arial" w:hAnsi="Arial" w:cs="Arial"/>
        </w:rPr>
        <w:t xml:space="preserve"> </w:t>
      </w:r>
      <w:r>
        <w:rPr>
          <w:rFonts w:ascii="Arial" w:hAnsi="Arial" w:cs="Arial"/>
        </w:rPr>
        <w:t>upozoren po zakonu, upitan izjavi:</w:t>
      </w:r>
    </w:p>
    <w:p w:rsidR="00950B58" w:rsidP="00FD2CE5" w:rsidRDefault="00950B58" w14:paraId="3BB4412B" w14:textId="77777777">
      <w:pPr>
        <w:jc w:val="both"/>
        <w:rPr>
          <w:rFonts w:ascii="Arial" w:hAnsi="Arial" w:cs="Arial"/>
        </w:rPr>
      </w:pPr>
    </w:p>
    <w:p w:rsidR="00950B58" w:rsidP="00FD2CE5" w:rsidRDefault="00950B58" w14:paraId="0D34DAAD" w14:textId="77777777">
      <w:pPr>
        <w:jc w:val="both"/>
        <w:rPr>
          <w:rFonts w:ascii="Arial" w:hAnsi="Arial" w:cs="Arial"/>
        </w:rPr>
      </w:pPr>
      <w:r>
        <w:rPr>
          <w:rFonts w:ascii="Arial" w:hAnsi="Arial" w:cs="Arial"/>
        </w:rPr>
        <w:t>Konstatira se da izjavljuje identično k</w:t>
      </w:r>
      <w:r w:rsidR="00FA25DA">
        <w:rPr>
          <w:rFonts w:ascii="Arial" w:hAnsi="Arial" w:cs="Arial"/>
        </w:rPr>
        <w:t>ao i ranije saslušani svjedoci, uz dodatak da ima zemlje u blizini tužiteljeve.</w:t>
      </w:r>
    </w:p>
    <w:p w:rsidR="00950B58" w:rsidP="00FD2CE5" w:rsidRDefault="00950B58" w14:paraId="3FB5E056" w14:textId="77777777">
      <w:pPr>
        <w:jc w:val="both"/>
        <w:rPr>
          <w:rFonts w:ascii="Arial" w:hAnsi="Arial" w:cs="Arial"/>
        </w:rPr>
      </w:pPr>
    </w:p>
    <w:p w:rsidR="00950B58" w:rsidP="00FD2CE5" w:rsidRDefault="00950B58" w14:paraId="3F6C13A4" w14:textId="77777777">
      <w:pPr>
        <w:jc w:val="both"/>
        <w:rPr>
          <w:rFonts w:ascii="Arial" w:hAnsi="Arial" w:cs="Arial"/>
        </w:rPr>
      </w:pPr>
      <w:r>
        <w:rPr>
          <w:rFonts w:ascii="Arial" w:hAnsi="Arial" w:cs="Arial"/>
        </w:rPr>
        <w:t>Pitanja nema.</w:t>
      </w:r>
    </w:p>
    <w:p w:rsidR="00950B58" w:rsidP="00FD2CE5" w:rsidRDefault="00950B58" w14:paraId="303A5099" w14:textId="77777777">
      <w:pPr>
        <w:jc w:val="both"/>
        <w:rPr>
          <w:rFonts w:ascii="Arial" w:hAnsi="Arial" w:cs="Arial"/>
        </w:rPr>
      </w:pPr>
      <w:r>
        <w:rPr>
          <w:rFonts w:ascii="Arial" w:hAnsi="Arial" w:cs="Arial"/>
        </w:rPr>
        <w:t xml:space="preserve">Svjedok trošak ne traži. </w:t>
      </w:r>
    </w:p>
    <w:p w:rsidR="00FD2CE5" w:rsidP="00455D28" w:rsidRDefault="00FD2CE5" w14:paraId="4832C523" w14:textId="77777777">
      <w:pPr>
        <w:jc w:val="both"/>
        <w:rPr>
          <w:rFonts w:ascii="Arial" w:hAnsi="Arial" w:cs="Arial"/>
        </w:rPr>
      </w:pPr>
      <w:r>
        <w:rPr>
          <w:rFonts w:ascii="Arial" w:hAnsi="Arial" w:cs="Arial"/>
        </w:rPr>
        <w:t xml:space="preserve">                                       </w:t>
      </w:r>
    </w:p>
    <w:p w:rsidR="00FD2CE5" w:rsidP="00FD2CE5" w:rsidRDefault="00FD2CE5" w14:paraId="5EC1BB76" w14:textId="77777777">
      <w:pPr>
        <w:jc w:val="both"/>
        <w:rPr>
          <w:rFonts w:ascii="Arial" w:hAnsi="Arial" w:cs="Arial"/>
        </w:rPr>
      </w:pPr>
      <w:r>
        <w:rPr>
          <w:rFonts w:ascii="Arial" w:hAnsi="Arial" w:cs="Arial"/>
        </w:rPr>
        <w:t>Sudac donosi</w:t>
      </w:r>
    </w:p>
    <w:p w:rsidR="00FD2CE5" w:rsidP="00FD2CE5" w:rsidRDefault="00FD2CE5" w14:paraId="49417F59" w14:textId="77777777">
      <w:pPr>
        <w:jc w:val="both"/>
        <w:rPr>
          <w:rFonts w:ascii="Arial" w:hAnsi="Arial" w:cs="Arial"/>
        </w:rPr>
      </w:pPr>
      <w:r>
        <w:rPr>
          <w:rFonts w:ascii="Arial" w:hAnsi="Arial" w:cs="Arial"/>
        </w:rPr>
        <w:t xml:space="preserve">                                                       r j e š e n j e</w:t>
      </w:r>
    </w:p>
    <w:p w:rsidR="00FD2CE5" w:rsidP="00FD2CE5" w:rsidRDefault="00FD2CE5" w14:paraId="70BF5F3B" w14:textId="77777777">
      <w:pPr>
        <w:jc w:val="both"/>
        <w:rPr>
          <w:rFonts w:ascii="Arial" w:hAnsi="Arial" w:cs="Arial"/>
        </w:rPr>
      </w:pPr>
    </w:p>
    <w:p w:rsidR="00FD2CE5" w:rsidP="00FD2CE5" w:rsidRDefault="00FD2CE5" w14:paraId="78B55BD5" w14:textId="77777777">
      <w:pPr>
        <w:jc w:val="both"/>
        <w:rPr>
          <w:rFonts w:ascii="Arial" w:hAnsi="Arial" w:cs="Arial"/>
        </w:rPr>
      </w:pPr>
      <w:r>
        <w:rPr>
          <w:rFonts w:ascii="Arial" w:hAnsi="Arial" w:cs="Arial"/>
        </w:rPr>
        <w:t xml:space="preserve">Zapisnik će se dostaviti strankama. </w:t>
      </w:r>
    </w:p>
    <w:p w:rsidR="00FD2CE5" w:rsidP="00FD2CE5" w:rsidRDefault="00FD2CE5" w14:paraId="6090EEE4" w14:textId="77777777">
      <w:pPr>
        <w:jc w:val="both"/>
        <w:rPr>
          <w:rFonts w:ascii="Arial" w:hAnsi="Arial" w:cs="Arial"/>
        </w:rPr>
      </w:pPr>
    </w:p>
    <w:p w:rsidR="00FD2CE5" w:rsidP="00FD2CE5" w:rsidRDefault="00FD2CE5" w14:paraId="33298C0D" w14:textId="77777777">
      <w:pPr>
        <w:jc w:val="both"/>
        <w:rPr>
          <w:rFonts w:ascii="Arial" w:hAnsi="Arial" w:cs="Arial"/>
        </w:rPr>
      </w:pPr>
      <w:r>
        <w:rPr>
          <w:rFonts w:ascii="Arial" w:hAnsi="Arial" w:cs="Arial"/>
        </w:rPr>
        <w:t xml:space="preserve">   Dovršeno  u 13,00 sati.</w:t>
      </w:r>
    </w:p>
    <w:p w:rsidR="00FD2CE5" w:rsidP="00FD2CE5" w:rsidRDefault="00FD2CE5" w14:paraId="5BEEA5CA" w14:textId="77777777">
      <w:pPr>
        <w:jc w:val="both"/>
      </w:pPr>
    </w:p>
    <w:p w:rsidR="00FD2CE5" w:rsidP="00FD2CE5" w:rsidRDefault="00FD2CE5" w14:paraId="6D5B12C4" w14:textId="77777777">
      <w:pPr>
        <w:ind w:firstLine="708"/>
        <w:jc w:val="both"/>
        <w:rPr>
          <w:rFonts w:ascii="Arial" w:hAnsi="Arial" w:cs="Arial"/>
        </w:rPr>
      </w:pPr>
      <w:r>
        <w:rPr>
          <w:rFonts w:ascii="Arial" w:hAnsi="Arial" w:cs="Arial"/>
        </w:rPr>
        <w:t xml:space="preserve">                                         Jagoda </w:t>
      </w:r>
      <w:proofErr w:type="spellStart"/>
      <w:r>
        <w:rPr>
          <w:rFonts w:ascii="Arial" w:hAnsi="Arial" w:cs="Arial"/>
        </w:rPr>
        <w:t>Matić,v.r</w:t>
      </w:r>
      <w:proofErr w:type="spellEnd"/>
      <w:r>
        <w:rPr>
          <w:rFonts w:ascii="Arial" w:hAnsi="Arial" w:cs="Arial"/>
        </w:rPr>
        <w:t xml:space="preserve">.        </w:t>
      </w:r>
      <w:r w:rsidR="00FA25DA">
        <w:rPr>
          <w:rFonts w:ascii="Arial" w:hAnsi="Arial" w:cs="Arial"/>
        </w:rPr>
        <w:t xml:space="preserve">Anđelko </w:t>
      </w:r>
      <w:proofErr w:type="spellStart"/>
      <w:r w:rsidR="00FA25DA">
        <w:rPr>
          <w:rFonts w:ascii="Arial" w:hAnsi="Arial" w:cs="Arial"/>
        </w:rPr>
        <w:t>Čovo</w:t>
      </w:r>
      <w:r>
        <w:rPr>
          <w:rFonts w:ascii="Arial" w:hAnsi="Arial" w:cs="Arial"/>
        </w:rPr>
        <w:t>,v.r</w:t>
      </w:r>
      <w:proofErr w:type="spellEnd"/>
      <w:r>
        <w:rPr>
          <w:rFonts w:ascii="Arial" w:hAnsi="Arial" w:cs="Arial"/>
        </w:rPr>
        <w:t>.</w:t>
      </w:r>
    </w:p>
    <w:p w:rsidR="00FD2CE5" w:rsidP="00FD2CE5" w:rsidRDefault="00FD2CE5" w14:paraId="59EBE7FB" w14:textId="77777777">
      <w:pPr>
        <w:ind w:firstLine="708"/>
        <w:jc w:val="both"/>
        <w:rPr>
          <w:rFonts w:ascii="Arial" w:hAnsi="Arial" w:cs="Arial"/>
        </w:rPr>
      </w:pPr>
      <w:r>
        <w:rPr>
          <w:rFonts w:ascii="Arial" w:hAnsi="Arial" w:cs="Arial"/>
        </w:rPr>
        <w:t xml:space="preserve">                                         Dragica </w:t>
      </w:r>
      <w:proofErr w:type="spellStart"/>
      <w:r>
        <w:rPr>
          <w:rFonts w:ascii="Arial" w:hAnsi="Arial" w:cs="Arial"/>
        </w:rPr>
        <w:t>Laco,v.r</w:t>
      </w:r>
      <w:proofErr w:type="spellEnd"/>
      <w:r>
        <w:rPr>
          <w:rFonts w:ascii="Arial" w:hAnsi="Arial" w:cs="Arial"/>
        </w:rPr>
        <w:t xml:space="preserve">. </w:t>
      </w:r>
      <w:r>
        <w:rPr>
          <w:rFonts w:ascii="Arial" w:hAnsi="Arial" w:cs="Arial"/>
        </w:rPr>
        <w:tab/>
        <w:t xml:space="preserve">        </w:t>
      </w:r>
    </w:p>
    <w:p w:rsidR="00FD2CE5" w:rsidP="00FD2CE5" w:rsidRDefault="00FD2CE5" w14:paraId="4A2F6EE9" w14:textId="77777777">
      <w:pPr>
        <w:ind w:firstLine="708"/>
        <w:jc w:val="both"/>
        <w:rPr>
          <w:rFonts w:ascii="Arial" w:hAnsi="Arial" w:cs="Arial"/>
        </w:rPr>
      </w:pPr>
      <w:r>
        <w:rPr>
          <w:rFonts w:ascii="Arial" w:hAnsi="Arial" w:cs="Arial"/>
        </w:rPr>
        <w:t xml:space="preserve">                                         Dušan </w:t>
      </w:r>
      <w:proofErr w:type="spellStart"/>
      <w:r>
        <w:rPr>
          <w:rFonts w:ascii="Arial" w:hAnsi="Arial" w:cs="Arial"/>
        </w:rPr>
        <w:t>Biuk,v.r</w:t>
      </w:r>
      <w:proofErr w:type="spellEnd"/>
      <w:r>
        <w:rPr>
          <w:rFonts w:ascii="Arial" w:hAnsi="Arial" w:cs="Arial"/>
        </w:rPr>
        <w:t>.</w:t>
      </w:r>
    </w:p>
    <w:p w:rsidR="00FD2CE5" w:rsidP="00FD2CE5" w:rsidRDefault="00FD2CE5" w14:paraId="18BEBB9C" w14:textId="77777777">
      <w:pPr>
        <w:ind w:firstLine="708"/>
        <w:jc w:val="both"/>
        <w:rPr>
          <w:rFonts w:ascii="Arial" w:hAnsi="Arial" w:cs="Arial"/>
        </w:rPr>
      </w:pPr>
    </w:p>
    <w:p w:rsidR="00FD2CE5" w:rsidP="00FD2CE5" w:rsidRDefault="00FD2CE5" w14:paraId="683016C7" w14:textId="77777777">
      <w:pPr>
        <w:ind w:firstLine="708"/>
        <w:jc w:val="both"/>
        <w:rPr>
          <w:rFonts w:ascii="Arial" w:hAnsi="Arial" w:cs="Arial"/>
        </w:rPr>
      </w:pPr>
    </w:p>
    <w:p w:rsidR="00FD2CE5" w:rsidP="00FD2CE5" w:rsidRDefault="00FD2CE5" w14:paraId="17E6B899" w14:textId="77777777">
      <w:pPr>
        <w:ind w:firstLine="708"/>
        <w:jc w:val="both"/>
        <w:rPr>
          <w:rFonts w:ascii="Arial" w:hAnsi="Arial" w:cs="Arial"/>
        </w:rPr>
      </w:pPr>
      <w:r>
        <w:rPr>
          <w:rFonts w:ascii="Arial" w:hAnsi="Arial" w:cs="Arial"/>
        </w:rPr>
        <w:tab/>
        <w:t xml:space="preserve">  Suglasnost prijepisa s izvornikom ovjerava :  S U D A C :</w:t>
      </w:r>
    </w:p>
    <w:p w:rsidR="00FD2CE5" w:rsidP="00FD2CE5" w:rsidRDefault="00FD2CE5" w14:paraId="09447311" w14:textId="77777777">
      <w:pPr>
        <w:ind w:firstLine="708"/>
        <w:jc w:val="both"/>
        <w:rPr>
          <w:rFonts w:ascii="Arial" w:hAnsi="Arial" w:cs="Arial"/>
        </w:rPr>
      </w:pPr>
    </w:p>
    <w:p w:rsidR="00FD2CE5" w:rsidP="00FD2CE5" w:rsidRDefault="00FD2CE5" w14:paraId="21FF1078" w14:textId="77777777">
      <w:pPr>
        <w:ind w:firstLine="708"/>
        <w:jc w:val="both"/>
        <w:rPr>
          <w:rFonts w:ascii="Arial" w:hAnsi="Arial" w:cs="Arial"/>
        </w:rPr>
      </w:pPr>
      <w:r>
        <w:rPr>
          <w:rFonts w:ascii="Arial" w:hAnsi="Arial" w:cs="Arial"/>
        </w:rPr>
        <w:t xml:space="preserve">                                                 </w:t>
      </w:r>
      <w:r w:rsidR="00FA25DA">
        <w:rPr>
          <w:rFonts w:ascii="Arial" w:hAnsi="Arial" w:cs="Arial"/>
        </w:rPr>
        <w:t xml:space="preserve">                     </w:t>
      </w:r>
      <w:r>
        <w:rPr>
          <w:rFonts w:ascii="Arial" w:hAnsi="Arial" w:cs="Arial"/>
        </w:rPr>
        <w:t xml:space="preserve">       Jagoda Matić</w:t>
      </w:r>
    </w:p>
    <w:p w:rsidR="00FD2CE5" w:rsidP="00FD2CE5" w:rsidRDefault="00FD2CE5" w14:paraId="51279566" w14:textId="77777777">
      <w:pPr>
        <w:rPr>
          <w:rFonts w:ascii="Arial" w:hAnsi="Arial" w:cs="Arial"/>
        </w:rPr>
      </w:pPr>
    </w:p>
    <w:p w:rsidRPr="00FD2CE5" w:rsidR="00E97429" w:rsidP="00FD2CE5" w:rsidRDefault="00E97429" w14:paraId="769B40AB" w14:textId="77777777"/>
    <w:sectPr w:rsidRPr="00FD2CE5" w:rsidR="00E97429" w:rsidSect="00E97429">
      <w:headerReference w:type="even" r:id="rId9"/>
      <w:headerReference w:type="default" r:id="rId10"/>
      <w:pgSz w:w="11906" w:h="16838"/>
      <w:pgMar w:top="1276"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A0E98" w:rsidRDefault="00AA0E98" w14:paraId="4AE4A167" w14:textId="77777777">
      <w:r>
        <w:separator/>
      </w:r>
    </w:p>
  </w:endnote>
  <w:endnote w:type="continuationSeparator" w:id="0">
    <w:p w:rsidR="00AA0E98" w:rsidRDefault="00AA0E98" w14:paraId="60F9C7F9"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A0E98" w:rsidRDefault="00AA0E98" w14:paraId="1830DE3A" w14:textId="77777777">
      <w:r>
        <w:separator/>
      </w:r>
    </w:p>
  </w:footnote>
  <w:footnote w:type="continuationSeparator" w:id="0">
    <w:p w:rsidR="00AA0E98" w:rsidRDefault="00AA0E98" w14:paraId="55BB0F3C"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501A" w:rsidP="00C51B65" w:rsidRDefault="00EA4FB4" w14:paraId="7395B647"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E501A" w:rsidRDefault="007E501A" w14:paraId="517EC18C"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501A" w:rsidP="00C51B65" w:rsidRDefault="00EA4FB4" w14:paraId="0A31859E"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A25DA">
      <w:rPr>
        <w:rStyle w:val="Brojstranice"/>
        <w:noProof/>
      </w:rPr>
      <w:t>2</w:t>
    </w:r>
    <w:r>
      <w:rPr>
        <w:rStyle w:val="Brojstranice"/>
      </w:rPr>
      <w:fldChar w:fldCharType="end"/>
    </w:r>
  </w:p>
  <w:p w:rsidR="007E501A" w:rsidRDefault="007E501A" w14:paraId="28DFC642" w14:textId="777777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8379C"/>
    <w:multiLevelType w:val="hybridMultilevel"/>
    <w:tmpl w:val="CC88FCC2"/>
    <w:lvl w:ilvl="0" w:tplc="05B0A5F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28381607"/>
    <w:multiLevelType w:val="hybridMultilevel"/>
    <w:tmpl w:val="1A4634A8"/>
    <w:lvl w:ilvl="0" w:tplc="61F0950A">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
    <w:nsid w:val="288A6653"/>
    <w:multiLevelType w:val="hybridMultilevel"/>
    <w:tmpl w:val="B7CEE118"/>
    <w:lvl w:ilvl="0" w:tplc="D948449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AD84A9F"/>
    <w:multiLevelType w:val="hybridMultilevel"/>
    <w:tmpl w:val="593E3460"/>
    <w:lvl w:ilvl="0" w:tplc="C8F88DE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0D371AB"/>
    <w:multiLevelType w:val="hybridMultilevel"/>
    <w:tmpl w:val="A2DA3640"/>
    <w:lvl w:ilvl="0" w:tplc="C4A0B4E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53A2312"/>
    <w:multiLevelType w:val="hybridMultilevel"/>
    <w:tmpl w:val="4CA6D348"/>
    <w:lvl w:ilvl="0" w:tplc="BC34928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2"/>
  </w:num>
  <w:num w:numId="3">
    <w:abstractNumId w:val="3"/>
  </w:num>
  <w:num w:numId="4">
    <w:abstractNumId w:val="5"/>
  </w:num>
  <w:num w:numId="5">
    <w:abstractNumId w:val="1"/>
  </w:num>
  <w:num w:numId="6">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2"/>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2971"/>
    <w:rsid w:val="00000A06"/>
    <w:rsid w:val="00000D4B"/>
    <w:rsid w:val="00000F49"/>
    <w:rsid w:val="0000355F"/>
    <w:rsid w:val="000050DB"/>
    <w:rsid w:val="000051C8"/>
    <w:rsid w:val="00006699"/>
    <w:rsid w:val="00006EFD"/>
    <w:rsid w:val="000136D4"/>
    <w:rsid w:val="0001570F"/>
    <w:rsid w:val="0002330C"/>
    <w:rsid w:val="00044168"/>
    <w:rsid w:val="00045582"/>
    <w:rsid w:val="000547A2"/>
    <w:rsid w:val="000549E6"/>
    <w:rsid w:val="00055CB9"/>
    <w:rsid w:val="0005768F"/>
    <w:rsid w:val="00063F96"/>
    <w:rsid w:val="00066895"/>
    <w:rsid w:val="00066FFA"/>
    <w:rsid w:val="00082292"/>
    <w:rsid w:val="00085471"/>
    <w:rsid w:val="000906F3"/>
    <w:rsid w:val="00090F6A"/>
    <w:rsid w:val="000B059A"/>
    <w:rsid w:val="000B457C"/>
    <w:rsid w:val="000C57BF"/>
    <w:rsid w:val="000E442D"/>
    <w:rsid w:val="000F093C"/>
    <w:rsid w:val="000F72C7"/>
    <w:rsid w:val="001062E7"/>
    <w:rsid w:val="001128F9"/>
    <w:rsid w:val="00112B01"/>
    <w:rsid w:val="0011312A"/>
    <w:rsid w:val="00115402"/>
    <w:rsid w:val="001234F7"/>
    <w:rsid w:val="00134930"/>
    <w:rsid w:val="001356E6"/>
    <w:rsid w:val="00136002"/>
    <w:rsid w:val="001362F0"/>
    <w:rsid w:val="00142CA6"/>
    <w:rsid w:val="00145EB6"/>
    <w:rsid w:val="00156219"/>
    <w:rsid w:val="00175F93"/>
    <w:rsid w:val="00176151"/>
    <w:rsid w:val="00181B47"/>
    <w:rsid w:val="00181E80"/>
    <w:rsid w:val="00184E9E"/>
    <w:rsid w:val="00187B39"/>
    <w:rsid w:val="001931CB"/>
    <w:rsid w:val="001A3280"/>
    <w:rsid w:val="001B03E1"/>
    <w:rsid w:val="001B21CC"/>
    <w:rsid w:val="001B6261"/>
    <w:rsid w:val="001C4F90"/>
    <w:rsid w:val="001C52C1"/>
    <w:rsid w:val="001D115D"/>
    <w:rsid w:val="001D228E"/>
    <w:rsid w:val="001D3508"/>
    <w:rsid w:val="001D5856"/>
    <w:rsid w:val="001E009E"/>
    <w:rsid w:val="001E1524"/>
    <w:rsid w:val="001E4776"/>
    <w:rsid w:val="001E73E0"/>
    <w:rsid w:val="001F131A"/>
    <w:rsid w:val="001F2EBC"/>
    <w:rsid w:val="001F3179"/>
    <w:rsid w:val="001F556F"/>
    <w:rsid w:val="00200059"/>
    <w:rsid w:val="00214213"/>
    <w:rsid w:val="002171AE"/>
    <w:rsid w:val="00222D15"/>
    <w:rsid w:val="00232AFB"/>
    <w:rsid w:val="00233C9E"/>
    <w:rsid w:val="0023451B"/>
    <w:rsid w:val="00247030"/>
    <w:rsid w:val="00250E84"/>
    <w:rsid w:val="002650EF"/>
    <w:rsid w:val="00265E93"/>
    <w:rsid w:val="00266C91"/>
    <w:rsid w:val="00274023"/>
    <w:rsid w:val="0027520C"/>
    <w:rsid w:val="00293BB7"/>
    <w:rsid w:val="00294BB0"/>
    <w:rsid w:val="002A4B4E"/>
    <w:rsid w:val="002B47F9"/>
    <w:rsid w:val="002B5CE5"/>
    <w:rsid w:val="002C6A35"/>
    <w:rsid w:val="002D2BB1"/>
    <w:rsid w:val="002D5556"/>
    <w:rsid w:val="002E50D2"/>
    <w:rsid w:val="002F0571"/>
    <w:rsid w:val="002F1889"/>
    <w:rsid w:val="00312D84"/>
    <w:rsid w:val="00327F0F"/>
    <w:rsid w:val="00335627"/>
    <w:rsid w:val="00345735"/>
    <w:rsid w:val="00346447"/>
    <w:rsid w:val="00346ADA"/>
    <w:rsid w:val="00355DF3"/>
    <w:rsid w:val="00371967"/>
    <w:rsid w:val="003C461D"/>
    <w:rsid w:val="003C5243"/>
    <w:rsid w:val="003C5EDD"/>
    <w:rsid w:val="003C5FB2"/>
    <w:rsid w:val="003D2927"/>
    <w:rsid w:val="003E13E3"/>
    <w:rsid w:val="003E4470"/>
    <w:rsid w:val="003F2ABB"/>
    <w:rsid w:val="00400450"/>
    <w:rsid w:val="0040113C"/>
    <w:rsid w:val="00415A46"/>
    <w:rsid w:val="0042347E"/>
    <w:rsid w:val="00423DEF"/>
    <w:rsid w:val="00425063"/>
    <w:rsid w:val="00435961"/>
    <w:rsid w:val="0044283E"/>
    <w:rsid w:val="00450C96"/>
    <w:rsid w:val="00455D28"/>
    <w:rsid w:val="00474E15"/>
    <w:rsid w:val="00483EE4"/>
    <w:rsid w:val="004857E3"/>
    <w:rsid w:val="00490089"/>
    <w:rsid w:val="00491D0D"/>
    <w:rsid w:val="004B0830"/>
    <w:rsid w:val="004B322F"/>
    <w:rsid w:val="004B37D1"/>
    <w:rsid w:val="004B5548"/>
    <w:rsid w:val="004B7E4D"/>
    <w:rsid w:val="004D3629"/>
    <w:rsid w:val="004E3DF3"/>
    <w:rsid w:val="004E5E08"/>
    <w:rsid w:val="004F41FA"/>
    <w:rsid w:val="005057E5"/>
    <w:rsid w:val="00515FA1"/>
    <w:rsid w:val="00533C6D"/>
    <w:rsid w:val="00534B1C"/>
    <w:rsid w:val="00536C15"/>
    <w:rsid w:val="005433F3"/>
    <w:rsid w:val="0054449D"/>
    <w:rsid w:val="005463DA"/>
    <w:rsid w:val="00554E14"/>
    <w:rsid w:val="00567FD9"/>
    <w:rsid w:val="00575A1C"/>
    <w:rsid w:val="00582334"/>
    <w:rsid w:val="00594868"/>
    <w:rsid w:val="005A413E"/>
    <w:rsid w:val="005A6BE5"/>
    <w:rsid w:val="005B1144"/>
    <w:rsid w:val="005C5AC2"/>
    <w:rsid w:val="005E21DA"/>
    <w:rsid w:val="006002F4"/>
    <w:rsid w:val="00601DA7"/>
    <w:rsid w:val="00604375"/>
    <w:rsid w:val="00605FAC"/>
    <w:rsid w:val="006121B7"/>
    <w:rsid w:val="006130E5"/>
    <w:rsid w:val="006200EF"/>
    <w:rsid w:val="0062105F"/>
    <w:rsid w:val="00645533"/>
    <w:rsid w:val="00650561"/>
    <w:rsid w:val="0065251B"/>
    <w:rsid w:val="00652A73"/>
    <w:rsid w:val="00664D86"/>
    <w:rsid w:val="00676953"/>
    <w:rsid w:val="00681C3B"/>
    <w:rsid w:val="00686AAB"/>
    <w:rsid w:val="00691070"/>
    <w:rsid w:val="006912BE"/>
    <w:rsid w:val="0069325B"/>
    <w:rsid w:val="006935B7"/>
    <w:rsid w:val="006A19D2"/>
    <w:rsid w:val="006B415E"/>
    <w:rsid w:val="006B5802"/>
    <w:rsid w:val="006C05D0"/>
    <w:rsid w:val="006D0895"/>
    <w:rsid w:val="006D2CC0"/>
    <w:rsid w:val="006E1544"/>
    <w:rsid w:val="006F13ED"/>
    <w:rsid w:val="00703B77"/>
    <w:rsid w:val="00705413"/>
    <w:rsid w:val="007149DD"/>
    <w:rsid w:val="00720C86"/>
    <w:rsid w:val="00725492"/>
    <w:rsid w:val="00726CFA"/>
    <w:rsid w:val="007329FC"/>
    <w:rsid w:val="0074131B"/>
    <w:rsid w:val="0074207D"/>
    <w:rsid w:val="00742C93"/>
    <w:rsid w:val="00747DFB"/>
    <w:rsid w:val="00755344"/>
    <w:rsid w:val="00756413"/>
    <w:rsid w:val="00762961"/>
    <w:rsid w:val="00772D6A"/>
    <w:rsid w:val="00773097"/>
    <w:rsid w:val="00773781"/>
    <w:rsid w:val="00780F5B"/>
    <w:rsid w:val="00782FC0"/>
    <w:rsid w:val="007832C3"/>
    <w:rsid w:val="00784746"/>
    <w:rsid w:val="007A1453"/>
    <w:rsid w:val="007B2141"/>
    <w:rsid w:val="007D1952"/>
    <w:rsid w:val="007D1CBD"/>
    <w:rsid w:val="007D64E3"/>
    <w:rsid w:val="007D7487"/>
    <w:rsid w:val="007E501A"/>
    <w:rsid w:val="007E7AD2"/>
    <w:rsid w:val="007E7FF9"/>
    <w:rsid w:val="007F016C"/>
    <w:rsid w:val="007F402B"/>
    <w:rsid w:val="007F4616"/>
    <w:rsid w:val="00816E23"/>
    <w:rsid w:val="008213CC"/>
    <w:rsid w:val="008242CC"/>
    <w:rsid w:val="00832D79"/>
    <w:rsid w:val="008414CF"/>
    <w:rsid w:val="00842FD7"/>
    <w:rsid w:val="008431FC"/>
    <w:rsid w:val="008546C6"/>
    <w:rsid w:val="0086671F"/>
    <w:rsid w:val="00866DB1"/>
    <w:rsid w:val="00876021"/>
    <w:rsid w:val="00895399"/>
    <w:rsid w:val="00897F3D"/>
    <w:rsid w:val="008A7B95"/>
    <w:rsid w:val="008B494A"/>
    <w:rsid w:val="008B71A7"/>
    <w:rsid w:val="008C3843"/>
    <w:rsid w:val="008C47B8"/>
    <w:rsid w:val="008C542B"/>
    <w:rsid w:val="008C586F"/>
    <w:rsid w:val="008D19D1"/>
    <w:rsid w:val="008D3219"/>
    <w:rsid w:val="008D427B"/>
    <w:rsid w:val="008D5B5D"/>
    <w:rsid w:val="008E09D7"/>
    <w:rsid w:val="008E6DA2"/>
    <w:rsid w:val="008F269C"/>
    <w:rsid w:val="00902B97"/>
    <w:rsid w:val="00906282"/>
    <w:rsid w:val="00906CC0"/>
    <w:rsid w:val="009114A6"/>
    <w:rsid w:val="0092400D"/>
    <w:rsid w:val="00924FF9"/>
    <w:rsid w:val="00927E84"/>
    <w:rsid w:val="0093288D"/>
    <w:rsid w:val="00933BAB"/>
    <w:rsid w:val="00935D76"/>
    <w:rsid w:val="009420AC"/>
    <w:rsid w:val="00950B58"/>
    <w:rsid w:val="00952737"/>
    <w:rsid w:val="00977645"/>
    <w:rsid w:val="00977D2B"/>
    <w:rsid w:val="009B18BF"/>
    <w:rsid w:val="009B291A"/>
    <w:rsid w:val="009D175B"/>
    <w:rsid w:val="009E7A4C"/>
    <w:rsid w:val="00A00190"/>
    <w:rsid w:val="00A210E3"/>
    <w:rsid w:val="00A214D9"/>
    <w:rsid w:val="00A219D2"/>
    <w:rsid w:val="00A23205"/>
    <w:rsid w:val="00A2475A"/>
    <w:rsid w:val="00A27B58"/>
    <w:rsid w:val="00A32FE6"/>
    <w:rsid w:val="00A34EC6"/>
    <w:rsid w:val="00A36FD9"/>
    <w:rsid w:val="00A432F9"/>
    <w:rsid w:val="00A521C3"/>
    <w:rsid w:val="00A52DC4"/>
    <w:rsid w:val="00A57355"/>
    <w:rsid w:val="00A57659"/>
    <w:rsid w:val="00A62C59"/>
    <w:rsid w:val="00A63DE9"/>
    <w:rsid w:val="00A73602"/>
    <w:rsid w:val="00A73875"/>
    <w:rsid w:val="00A95B17"/>
    <w:rsid w:val="00AA08B6"/>
    <w:rsid w:val="00AA0E98"/>
    <w:rsid w:val="00AA14C3"/>
    <w:rsid w:val="00AB7C3E"/>
    <w:rsid w:val="00AC344C"/>
    <w:rsid w:val="00AC63A6"/>
    <w:rsid w:val="00AD2FB1"/>
    <w:rsid w:val="00AD3485"/>
    <w:rsid w:val="00AE58DF"/>
    <w:rsid w:val="00AF09D6"/>
    <w:rsid w:val="00AF516B"/>
    <w:rsid w:val="00AF61BC"/>
    <w:rsid w:val="00B020A7"/>
    <w:rsid w:val="00B0213E"/>
    <w:rsid w:val="00B0636C"/>
    <w:rsid w:val="00B14A66"/>
    <w:rsid w:val="00B14E94"/>
    <w:rsid w:val="00B15FB4"/>
    <w:rsid w:val="00B20769"/>
    <w:rsid w:val="00B30169"/>
    <w:rsid w:val="00B31E31"/>
    <w:rsid w:val="00B4046D"/>
    <w:rsid w:val="00B46BB4"/>
    <w:rsid w:val="00B50653"/>
    <w:rsid w:val="00B52E67"/>
    <w:rsid w:val="00B60E22"/>
    <w:rsid w:val="00B623C8"/>
    <w:rsid w:val="00B84E88"/>
    <w:rsid w:val="00BA0D98"/>
    <w:rsid w:val="00BA2F81"/>
    <w:rsid w:val="00BA4C53"/>
    <w:rsid w:val="00BB1934"/>
    <w:rsid w:val="00BB6A0B"/>
    <w:rsid w:val="00BC3E10"/>
    <w:rsid w:val="00BC49E5"/>
    <w:rsid w:val="00BC5A48"/>
    <w:rsid w:val="00BC7A6C"/>
    <w:rsid w:val="00BD0F1A"/>
    <w:rsid w:val="00BE1535"/>
    <w:rsid w:val="00BE236E"/>
    <w:rsid w:val="00BE2CC4"/>
    <w:rsid w:val="00BE6539"/>
    <w:rsid w:val="00BE705C"/>
    <w:rsid w:val="00BF0FBF"/>
    <w:rsid w:val="00BF1D98"/>
    <w:rsid w:val="00C0065B"/>
    <w:rsid w:val="00C01EC1"/>
    <w:rsid w:val="00C1348D"/>
    <w:rsid w:val="00C155B4"/>
    <w:rsid w:val="00C20C80"/>
    <w:rsid w:val="00C254D1"/>
    <w:rsid w:val="00C275E8"/>
    <w:rsid w:val="00C37149"/>
    <w:rsid w:val="00C37C4A"/>
    <w:rsid w:val="00C50086"/>
    <w:rsid w:val="00C52CF4"/>
    <w:rsid w:val="00C54490"/>
    <w:rsid w:val="00C55C35"/>
    <w:rsid w:val="00C55DF3"/>
    <w:rsid w:val="00C56552"/>
    <w:rsid w:val="00C57718"/>
    <w:rsid w:val="00C63010"/>
    <w:rsid w:val="00C72C3F"/>
    <w:rsid w:val="00C7405D"/>
    <w:rsid w:val="00C851B4"/>
    <w:rsid w:val="00C85C56"/>
    <w:rsid w:val="00C911F5"/>
    <w:rsid w:val="00C94C9E"/>
    <w:rsid w:val="00C94F22"/>
    <w:rsid w:val="00C97268"/>
    <w:rsid w:val="00CB123F"/>
    <w:rsid w:val="00CC7C17"/>
    <w:rsid w:val="00CC7F08"/>
    <w:rsid w:val="00CD2E49"/>
    <w:rsid w:val="00CD6BCC"/>
    <w:rsid w:val="00CE2F2E"/>
    <w:rsid w:val="00CF39AC"/>
    <w:rsid w:val="00CF4469"/>
    <w:rsid w:val="00D02B4B"/>
    <w:rsid w:val="00D07DC6"/>
    <w:rsid w:val="00D10541"/>
    <w:rsid w:val="00D10619"/>
    <w:rsid w:val="00D11275"/>
    <w:rsid w:val="00D22971"/>
    <w:rsid w:val="00D248BA"/>
    <w:rsid w:val="00D304BB"/>
    <w:rsid w:val="00D37C44"/>
    <w:rsid w:val="00D41A01"/>
    <w:rsid w:val="00D42E0F"/>
    <w:rsid w:val="00D50EE7"/>
    <w:rsid w:val="00D52241"/>
    <w:rsid w:val="00D61188"/>
    <w:rsid w:val="00D67D3D"/>
    <w:rsid w:val="00D8071F"/>
    <w:rsid w:val="00D92E55"/>
    <w:rsid w:val="00DA4A0F"/>
    <w:rsid w:val="00DB5B66"/>
    <w:rsid w:val="00DC3192"/>
    <w:rsid w:val="00DC7CCD"/>
    <w:rsid w:val="00DD0ADB"/>
    <w:rsid w:val="00DD2619"/>
    <w:rsid w:val="00DD547B"/>
    <w:rsid w:val="00DD6F58"/>
    <w:rsid w:val="00DF74E0"/>
    <w:rsid w:val="00E009DF"/>
    <w:rsid w:val="00E06E90"/>
    <w:rsid w:val="00E11E71"/>
    <w:rsid w:val="00E13EBD"/>
    <w:rsid w:val="00E15A74"/>
    <w:rsid w:val="00E23487"/>
    <w:rsid w:val="00E26535"/>
    <w:rsid w:val="00E27AAC"/>
    <w:rsid w:val="00E30B2A"/>
    <w:rsid w:val="00E34269"/>
    <w:rsid w:val="00E4130F"/>
    <w:rsid w:val="00E5520F"/>
    <w:rsid w:val="00E633A6"/>
    <w:rsid w:val="00E72902"/>
    <w:rsid w:val="00E74620"/>
    <w:rsid w:val="00E75D50"/>
    <w:rsid w:val="00E82501"/>
    <w:rsid w:val="00E87FB6"/>
    <w:rsid w:val="00E90A54"/>
    <w:rsid w:val="00E90EC9"/>
    <w:rsid w:val="00E94F73"/>
    <w:rsid w:val="00E95CB1"/>
    <w:rsid w:val="00E96E68"/>
    <w:rsid w:val="00E97429"/>
    <w:rsid w:val="00E974D9"/>
    <w:rsid w:val="00EA02F2"/>
    <w:rsid w:val="00EA4FB4"/>
    <w:rsid w:val="00EA7773"/>
    <w:rsid w:val="00EB520D"/>
    <w:rsid w:val="00EC5460"/>
    <w:rsid w:val="00EC5A17"/>
    <w:rsid w:val="00ED67A0"/>
    <w:rsid w:val="00EF3AF5"/>
    <w:rsid w:val="00EF3C79"/>
    <w:rsid w:val="00EF60E3"/>
    <w:rsid w:val="00F02803"/>
    <w:rsid w:val="00F03E2D"/>
    <w:rsid w:val="00F05875"/>
    <w:rsid w:val="00F22398"/>
    <w:rsid w:val="00F33C88"/>
    <w:rsid w:val="00F538B1"/>
    <w:rsid w:val="00F55CCF"/>
    <w:rsid w:val="00F622E2"/>
    <w:rsid w:val="00F7088C"/>
    <w:rsid w:val="00F82789"/>
    <w:rsid w:val="00F91BC6"/>
    <w:rsid w:val="00F95397"/>
    <w:rsid w:val="00F95601"/>
    <w:rsid w:val="00FA0874"/>
    <w:rsid w:val="00FA15A8"/>
    <w:rsid w:val="00FA25DA"/>
    <w:rsid w:val="00FB3589"/>
    <w:rsid w:val="00FB37CC"/>
    <w:rsid w:val="00FB5589"/>
    <w:rsid w:val="00FC1682"/>
    <w:rsid w:val="00FC1AF7"/>
    <w:rsid w:val="00FD2CE5"/>
    <w:rsid w:val="00FD36F8"/>
    <w:rsid w:val="00FE4B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DFB37EF"/>
  <w15:docId w15:val="{3BED55EA-8469-4C71-AA53-F4F29E6EECDA}"/>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EA4FB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EA4FB4"/>
    <w:pPr>
      <w:tabs>
        <w:tab w:val="center" w:pos="4536"/>
        <w:tab w:val="right" w:pos="9072"/>
      </w:tabs>
    </w:pPr>
  </w:style>
  <w:style w:type="character" w:styleId="ZaglavljeChar" w:customStyle="true">
    <w:name w:val="Zaglavlje Char"/>
    <w:basedOn w:val="Zadanifontodlomka"/>
    <w:link w:val="Zaglavlje"/>
    <w:rsid w:val="00EA4FB4"/>
    <w:rPr>
      <w:rFonts w:ascii="Times New Roman" w:hAnsi="Times New Roman" w:eastAsia="Times New Roman" w:cs="Times New Roman"/>
      <w:sz w:val="24"/>
      <w:szCs w:val="24"/>
      <w:lang w:eastAsia="hr-HR"/>
    </w:rPr>
  </w:style>
  <w:style w:type="character" w:styleId="Brojstranice">
    <w:name w:val="page number"/>
    <w:basedOn w:val="Zadanifontodlomka"/>
    <w:rsid w:val="00EA4FB4"/>
  </w:style>
  <w:style w:type="paragraph" w:styleId="Odlomakpopisa">
    <w:name w:val="List Paragraph"/>
    <w:basedOn w:val="Normal"/>
    <w:uiPriority w:val="34"/>
    <w:qFormat/>
    <w:rsid w:val="00134930"/>
    <w:pPr>
      <w:ind w:left="720"/>
      <w:contextualSpacing/>
    </w:pPr>
  </w:style>
  <w:style w:type="paragraph" w:styleId="Tekstbalonia">
    <w:name w:val="Balloon Text"/>
    <w:basedOn w:val="Normal"/>
    <w:link w:val="TekstbaloniaChar"/>
    <w:uiPriority w:val="99"/>
    <w:semiHidden/>
    <w:unhideWhenUsed/>
    <w:rsid w:val="00A7360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73602"/>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FA25DA"/>
    <w:rPr>
      <w:color w:val="808080"/>
      <w:bdr w:val="none" w:color="auto" w:sz="0" w:space="0"/>
      <w:shd w:val="clear" w:color="auto" w:fill="auto"/>
    </w:rPr>
  </w:style>
  <w:style w:type="character" w:styleId="eSPISCCParagraphDefaultFont" w:customStyle="true">
    <w:name w:val="eSPIS_CC_Paragraph Default Font"/>
    <w:basedOn w:val="Zadanifontodlomka"/>
    <w:rsid w:val="00FA25D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A25D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A25D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A25DA"/>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510899">
      <w:bodyDiv w:val="true"/>
      <w:marLeft w:val="0"/>
      <w:marRight w:val="0"/>
      <w:marTop w:val="0"/>
      <w:marBottom w:val="0"/>
      <w:divBdr>
        <w:top w:val="none" w:color="auto" w:sz="0" w:space="0"/>
        <w:left w:val="none" w:color="auto" w:sz="0" w:space="0"/>
        <w:bottom w:val="none" w:color="auto" w:sz="0" w:space="0"/>
        <w:right w:val="none" w:color="auto" w:sz="0" w:space="0"/>
      </w:divBdr>
    </w:div>
    <w:div w:id="259263736">
      <w:bodyDiv w:val="true"/>
      <w:marLeft w:val="0"/>
      <w:marRight w:val="0"/>
      <w:marTop w:val="0"/>
      <w:marBottom w:val="0"/>
      <w:divBdr>
        <w:top w:val="none" w:color="auto" w:sz="0" w:space="0"/>
        <w:left w:val="none" w:color="auto" w:sz="0" w:space="0"/>
        <w:bottom w:val="none" w:color="auto" w:sz="0" w:space="0"/>
        <w:right w:val="none" w:color="auto" w:sz="0" w:space="0"/>
      </w:divBdr>
    </w:div>
    <w:div w:id="813914176">
      <w:bodyDiv w:val="true"/>
      <w:marLeft w:val="0"/>
      <w:marRight w:val="0"/>
      <w:marTop w:val="0"/>
      <w:marBottom w:val="0"/>
      <w:divBdr>
        <w:top w:val="none" w:color="auto" w:sz="0" w:space="0"/>
        <w:left w:val="none" w:color="auto" w:sz="0" w:space="0"/>
        <w:bottom w:val="none" w:color="auto" w:sz="0" w:space="0"/>
        <w:right w:val="none" w:color="auto" w:sz="0" w:space="0"/>
      </w:divBdr>
    </w:div>
    <w:div w:id="915238029">
      <w:bodyDiv w:val="true"/>
      <w:marLeft w:val="0"/>
      <w:marRight w:val="0"/>
      <w:marTop w:val="0"/>
      <w:marBottom w:val="0"/>
      <w:divBdr>
        <w:top w:val="none" w:color="auto" w:sz="0" w:space="0"/>
        <w:left w:val="none" w:color="auto" w:sz="0" w:space="0"/>
        <w:bottom w:val="none" w:color="auto" w:sz="0" w:space="0"/>
        <w:right w:val="none" w:color="auto" w:sz="0" w:space="0"/>
      </w:divBdr>
    </w:div>
    <w:div w:id="1483276941">
      <w:bodyDiv w:val="true"/>
      <w:marLeft w:val="0"/>
      <w:marRight w:val="0"/>
      <w:marTop w:val="0"/>
      <w:marBottom w:val="0"/>
      <w:divBdr>
        <w:top w:val="none" w:color="auto" w:sz="0" w:space="0"/>
        <w:left w:val="none" w:color="auto" w:sz="0" w:space="0"/>
        <w:bottom w:val="none" w:color="auto" w:sz="0" w:space="0"/>
        <w:right w:val="none" w:color="auto" w:sz="0" w:space="0"/>
      </w:divBdr>
    </w:div>
    <w:div w:id="173508229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25/I</izvorni_sadrzaj>
    <derivirana_varijabla naziv="DomainObject.Prostorija.Naziv_1">Sudnica 25/I</derivirana_varijabla>
  </DomainObject.Prostorija.Naziv>
  <DomainObject.Prostorija.Oznaka>
    <izvorni_sadrzaj>25/I</izvorni_sadrzaj>
    <derivirana_varijabla naziv="DomainObject.Prostorija.Oznaka_1">25/I</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svibnja 2026.</izvorni_sadrzaj>
    <derivirana_varijabla naziv="DomainObject.PlaniraniZavrsetakDatum_1">11. svibnja 2026.</derivirana_varijabla>
  </DomainObject.PlaniraniZavrsetakDatum>
  <DomainObject.PlaniraniPocetakDatum>
    <izvorni_sadrzaj>11. svibnja 2026.</izvorni_sadrzaj>
    <derivirana_varijabla naziv="DomainObject.PlaniraniPocetakDatum_1">11. svibnja 2026.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13. svibnja 2026.</izvorni_sadrzaj>
    <derivirana_varijabla naziv="DomainObject.Zapisnik.DatumKreiranja_1">13. svibnja 2026.</derivirana_varijabla>
  </DomainObject.Zapisnik.DatumKreiranja>
  <DomainObject.Zapisnik.ImovinskaKorist>
    <izvorni_sadrzaj/>
    <derivirana_varijabla naziv="DomainObject.Zapisnik.ImovinskaKorist_1"/>
  </DomainObject.Zapisnik.ImovinskaKorist>
  <DomainObject.Zapisnik.Oznaka>
    <izvorni_sadrzaj>P-574/2026-15</izvorni_sadrzaj>
    <derivirana_varijabla naziv="DomainObject.Zapisnik.Oznaka_1">P-574/2026-15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2026.</izvorni_sadrzaj>
    <derivirana_varijabla naziv="DomainObject.Predmet.DatumOsnivanja_1">13.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1327.26</izvorni_sadrzaj>
    <derivirana_varijabla naziv="DomainObject.Predmet.InicijalnaVrijednost_1">1327.26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P-574/2026</izvorni_sadrzaj>
    <derivirana_varijabla naziv="DomainObject.Predmet.OznakaBroj_1">P-574/2026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Šimun Čovo; Nikola Čovo; Andrija Čovo; Ana Čovo; Iva Čovo; Ivana Čovo; Ljuba Bralić; Dujo Putnik; Josip Putnik; Ivica Putnik; Anđelo Putnik; Andrea Putnik; Ivana Putnik</izvorni_sadrzaj>
    <derivirana_varijabla naziv="DomainObject.Predmet.ProtustrankaFormated_1">  Šimun Čovo; Nikola Čovo; Andrija Čovo; Ana Čovo; Iva Čovo; Ivana Čovo; Ljuba Bralić; Dujo Putnik; Josip Putnik; Ivica Putnik; Anđelo Putnik; Andrea Putnik; Ivana Putnik</derivirana_varijabla>
  </DomainObject.Predmet.ProtustrankaFormated>
  <DomainObject.Predmet.ProtustrankaFormatedOIB>
    <izvorni_sadrzaj>  Šimun Čovo; Nikola Čovo; Andrija Čovo; Ana Čovo; Iva Čovo; Ivana Čovo; Ljuba Bralić; Dujo Putnik, OIB 13650267578; Josip Putnik, OIB 50755448314; Ivica Putnik, OIB 26447343729; Anđelo Putnik, OIB 52920048606; Andrea Putnik, OIB 80613009830; Ivana Putnik, OIB 58946196280</izvorni_sadrzaj>
    <derivirana_varijabla naziv="DomainObject.Predmet.ProtustrankaFormatedOIB_1">  Šimun Čovo; Nikola Čovo; Andrija Čovo; Ana Čovo; Iva Čovo; Ivana Čovo; Ljuba Bralić; Dujo Putnik, OIB 13650267578; Josip Putnik, OIB 50755448314; Ivica Putnik, OIB 26447343729; Anđelo Putnik, OIB 52920048606; Andrea Putnik, OIB 80613009830; Ivana Putnik, OIB 58946196280</derivirana_varijabla>
  </DomainObject.Predmet.ProtustrankaFormatedOIB>
  <DomainObject.Predmet.ProtustrankaFormatedWithAdress>
    <izvorni_sadrzaj> Šimun Čovo; Nikola Čovo, Leipartstr. 19, . Munchen; Andrija Čovo, KARAKAŠICA 154, 21230 Karakašica; Ana Čovo;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izvorni_sadrzaj>
    <derivirana_varijabla naziv="DomainObject.Predmet.ProtustrankaFormatedWithAdress_1"> Šimun Čovo; Nikola Čovo, Leipartstr. 19, . Munchen; Andrija Čovo, KARAKAŠICA 154, 21230 Karakašica; Ana Čovo;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derivirana_varijabla>
  </DomainObject.Predmet.ProtustrankaFormatedWithAdress>
  <DomainObject.Predmet.ProtustrankaFormatedWithAdressOIB>
    <izvorni_sadrzaj> 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izvorni_sadrzaj>
    <derivirana_varijabla naziv="DomainObject.Predmet.ProtustrankaFormatedWithAdressOIB_1"> 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derivirana_varijabla>
  </DomainObject.Predmet.ProtustrankaFormatedWithAdressOIB>
  <DomainObject.Predmet.ProtustrankaWithAdress>
    <izvorni_sadrzaj>Šimun Čovo , Nikola Čovo Leipartstr. 19, . Munchen, Andrija Čovo KARAKAŠICA 154, 21230 Karakašica, Ana Čovo ,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izvorni_sadrzaj>
    <derivirana_varijabla naziv="DomainObject.Predmet.ProtustrankaWithAdress_1">Šimun Čovo , Nikola Čovo Leipartstr. 19, . Munchen, Andrija Čovo KARAKAŠICA 154, 21230 Karakašica, Ana Čovo ,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derivirana_varijabla>
  </DomainObject.Predmet.ProtustrankaWithAdress>
  <DomainObject.Predmet.ProtustrankaWithAdressOIB>
    <izvorni_sadrzaj>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izvorni_sadrzaj>
    <derivirana_varijabla naziv="DomainObject.Predmet.ProtustrankaWithAdressOIB_1">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derivirana_varijabla>
  </DomainObject.Predmet.ProtustrankaWithAdressOIB>
  <DomainObject.Predmet.ProtustrankaNazivFormated>
    <izvorni_sadrzaj>Šimun Čovo,Nikola Čovo,Andrija Čovo,Ana Čovo,Iva Čovo,Ivana Čovo,Ljuba Bralić,Dujo Putnik,Josip Putnik,Ivica Putnik,Anđelo Putnik,Andrea Putnik,Ivana Putnik</izvorni_sadrzaj>
    <derivirana_varijabla naziv="DomainObject.Predmet.ProtustrankaNazivFormated_1">Šimun Čovo,Nikola Čovo,Andrija Čovo,Ana Čovo,Iva Čovo,Ivana Čovo,Ljuba Bralić,Dujo Putnik,Josip Putnik,Ivica Putnik,Anđelo Putnik,Andrea Putnik,Ivana Putnik</derivirana_varijabla>
  </DomainObject.Predmet.ProtustrankaNazivFormated>
  <DomainObject.Predmet.ProtustrankaNazivFormatedOIB>
    <izvorni_sadrzaj>Šimun Čovo,Nikola Čovo,Andrija Čovo,Ana Čovo,Iva Čovo,Ivana Čovo,Ljuba Bralić,Dujo Putnik, OIB 13650267578,Josip Putnik, OIB 50755448314,Ivica Putnik, OIB 26447343729,Anđelo Putnik, OIB 52920048606,Andrea Putnik, OIB 80613009830,Ivana Putnik, OIB 58946196280</izvorni_sadrzaj>
    <derivirana_varijabla naziv="DomainObject.Predmet.ProtustrankaNazivFormatedOIB_1">Šimun Čovo,Nikola Čovo,Andrija Čovo,Ana Čovo,Iva Čovo,Ivana Čovo,Ljuba Bralić,Dujo Putnik, OIB 13650267578,Josip Putnik, OIB 50755448314,Ivica Putnik, OIB 26447343729,Anđelo Putnik, OIB 52920048606,Andrea Putnik, OIB 80613009830,Ivana Putnik, OIB 58946196280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61 - Matić Jagoda</izvorni_sadrzaj>
    <derivirana_varijabla naziv="DomainObject.Predmet.Referada.Naziv_1">61 - Matić Jagoda</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 25/I</izvorni_sadrzaj>
    <derivirana_varijabla naziv="DomainObject.Predmet.Referada.Prostorija.Naziv_1">Sudnica 25/I</derivirana_varijabla>
  </DomainObject.Predmet.Referada.Prostorija.Naziv>
  <DomainObject.Predmet.Referada.Prostorija.Oznaka>
    <izvorni_sadrzaj>25/I</izvorni_sadrzaj>
    <derivirana_varijabla naziv="DomainObject.Predmet.Referada.Prostorija.Oznaka_1">25/I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Jagoda Matić</izvorni_sadrzaj>
    <derivirana_varijabla naziv="DomainObject.Predmet.Referada.Sudac_1">Jagoda Matić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Anđelko Čovo zastupanog po punomoćniku Nena Vujević</izvorni_sadrzaj>
    <derivirana_varijabla naziv="DomainObject.Predmet.StrankaFormated_1">  Anđelko Čovo zastupanog po punomoćniku Nena Vujević</derivirana_varijabla>
  </DomainObject.Predmet.StrankaFormated>
  <DomainObject.Predmet.StrankaFormatedOIB>
    <izvorni_sadrzaj>  Anđelko Čovo, OIB 15392388285 zastupanog po punomoćniku Nena Vujević</izvorni_sadrzaj>
    <derivirana_varijabla naziv="DomainObject.Predmet.StrankaFormatedOIB_1">  Anđelko Čovo, OIB 15392388285 zastupanog po punomoćniku Nena Vujević</derivirana_varijabla>
  </DomainObject.Predmet.StrankaFormatedOIB>
  <DomainObject.Predmet.StrankaFormatedWithAdress>
    <izvorni_sadrzaj> Anđelko Čovo, KARAKAŠICA 121, 21230 Karakašica zastupanog po punomoćniku Nena Vujević</izvorni_sadrzaj>
    <derivirana_varijabla naziv="DomainObject.Predmet.StrankaFormatedWithAdress_1"> Anđelko Čovo, KARAKAŠICA 121, 21230 Karakašica zastupanog po punomoćniku Nena Vujević</derivirana_varijabla>
  </DomainObject.Predmet.StrankaFormatedWithAdress>
  <DomainObject.Predmet.StrankaFormatedWithAdressOIB>
    <izvorni_sadrzaj> Anđelko Čovo, OIB 15392388285, KARAKAŠICA 121, 21230 Karakašica zastupanog po punomoćniku Nena Vujević</izvorni_sadrzaj>
    <derivirana_varijabla naziv="DomainObject.Predmet.StrankaFormatedWithAdressOIB_1"> Anđelko Čovo, OIB 15392388285, KARAKAŠICA 121, 21230 Karakašica zastupanog po punomoćniku Nena Vujević</derivirana_varijabla>
  </DomainObject.Predmet.StrankaFormatedWithAdressOIB>
  <DomainObject.Predmet.StrankaWithAdress>
    <izvorni_sadrzaj>Anđelko Čovo KARAKAŠICA 121,21230 Karakašica</izvorni_sadrzaj>
    <derivirana_varijabla naziv="DomainObject.Predmet.StrankaWithAdress_1">Anđelko Čovo KARAKAŠICA 121,21230 Karakašica</derivirana_varijabla>
  </DomainObject.Predmet.StrankaWithAdress>
  <DomainObject.Predmet.StrankaWithAdressOIB>
    <izvorni_sadrzaj>Anđelko Čovo, OIB 15392388285, KARAKAŠICA 121,21230 Karakašica</izvorni_sadrzaj>
    <derivirana_varijabla naziv="DomainObject.Predmet.StrankaWithAdressOIB_1">Anđelko Čovo, OIB 15392388285, KARAKAŠICA 121,21230 Karakašica</derivirana_varijabla>
  </DomainObject.Predmet.StrankaWithAdressOIB>
  <DomainObject.Predmet.StrankaNazivFormated>
    <izvorni_sadrzaj>Anđelko Čovo</izvorni_sadrzaj>
    <derivirana_varijabla naziv="DomainObject.Predmet.StrankaNazivFormated_1">Anđelko Čovo</derivirana_varijabla>
  </DomainObject.Predmet.StrankaNazivFormated>
  <DomainObject.Predmet.StrankaNazivFormatedOIB>
    <izvorni_sadrzaj>Anđelko Čovo, OIB 15392388285</izvorni_sadrzaj>
    <derivirana_varijabla naziv="DomainObject.Predmet.StrankaNazivFormatedOIB_1">Anđelko Čovo, OIB 15392388285</derivirana_varijabla>
  </DomainObject.Predmet.StrankaNazivFormatedOIB>
  <DomainObject.Predmet.Sud.Adresa.Naselje>
    <izvorni_sadrzaj>Sinj</izvorni_sadrzaj>
    <derivirana_varijabla naziv="DomainObject.Predmet.Sud.Adresa.Naselje_1">Sinj</derivirana_varijabla>
  </DomainObject.Predmet.Sud.Adresa.Naselje>
  <DomainObject.Predmet.Sud.Adresa.NaseljeLokativ>
    <izvorni_sadrzaj>Sinju</izvorni_sadrzaj>
    <derivirana_varijabla naziv="DomainObject.Predmet.Sud.Adresa.NaseljeLokativ_1">Sinju</derivirana_varijabla>
  </DomainObject.Predmet.Sud.Adresa.NaseljeLokativ>
  <DomainObject.Predmet.Sud.Adresa.PostBroj>
    <izvorni_sadrzaj>21230</izvorni_sadrzaj>
    <derivirana_varijabla naziv="DomainObject.Predmet.Sud.Adresa.PostBroj_1">21230</derivirana_varijabla>
  </DomainObject.Predmet.Sud.Adresa.PostBroj>
  <DomainObject.Predmet.Sud.Adresa.UlicaIKBR>
    <izvorni_sadrzaj>Put Petrovca 3</izvorni_sadrzaj>
    <derivirana_varijabla naziv="DomainObject.Predmet.Sud.Adresa.UlicaIKBR_1">Put Petrovca 3</derivirana_varijabla>
  </DomainObject.Predmet.Sud.Adresa.UlicaIKBR>
  <DomainObject.Predmet.Sud.Naziv>
    <izvorni_sadrzaj>Općinski sud u Splitu - Stalna služba u Sinju</izvorni_sadrzaj>
    <derivirana_varijabla naziv="DomainObject.Predmet.Sud.Naziv_1">Općinski sud u Splitu - Stalna služba u Sinju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61 - Matić Jagoda</izvorni_sadrzaj>
    <derivirana_varijabla naziv="DomainObject.Predmet.TrenutnaLokacijaSpisa.Naziv_1">61 - Matić Jagoda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Stalne službe Sinj</izvorni_sadrzaj>
    <derivirana_varijabla naziv="DomainObject.Predmet.UstrojstvenaJedinicaVodi.Naziv_1">Pisarnica Stalne službe Sinj</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Dragica Laco</izvorni_sadrzaj>
    <derivirana_varijabla naziv="DomainObject.Predmet.Zapisnicar_1">Dragica Laco</derivirana_varijabla>
  </DomainObject.Predmet.Zapisnicar>
  <DomainObject.Predmet.StrankaListFormated>
    <izvorni_sadrzaj>
      <item>Anđelko Čovo zastupanog po punomoćniku Nena Vujević</item>
    </izvorni_sadrzaj>
    <derivirana_varijabla naziv="DomainObject.Predmet.StrankaListFormated_1">
      <item>Anđelko Čovo zastupanog po punomoćniku Nena Vujević</item>
    </derivirana_varijabla>
  </DomainObject.Predmet.StrankaListFormated>
  <DomainObject.Predmet.StrankaListFormatedOIB>
    <izvorni_sadrzaj>
      <item>Anđelko Čovo, OIB 15392388285 zastupanog po punomoćniku Nena Vujević</item>
    </izvorni_sadrzaj>
    <derivirana_varijabla naziv="DomainObject.Predmet.StrankaListFormatedOIB_1">
      <item>Anđelko Čovo, OIB 15392388285 zastupanog po punomoćniku Nena Vujević</item>
    </derivirana_varijabla>
  </DomainObject.Predmet.StrankaListFormatedOIB>
  <DomainObject.Predmet.StrankaListFormatedWithAdress>
    <izvorni_sadrzaj>
      <item>Anđelko Čovo, KARAKAŠICA 121, 21230 Karakašica zastupanog po punomoćniku Nena Vujević</item>
    </izvorni_sadrzaj>
    <derivirana_varijabla naziv="DomainObject.Predmet.StrankaListFormatedWithAdress_1">
      <item>Anđelko Čovo, KARAKAŠICA 121, 21230 Karakašica zastupanog po punomoćniku Nena Vujević</item>
    </derivirana_varijabla>
  </DomainObject.Predmet.StrankaListFormatedWithAdress>
  <DomainObject.Predmet.StrankaListFormatedWithAdressOIB>
    <izvorni_sadrzaj>
      <item>Anđelko Čovo, OIB 15392388285, KARAKAŠICA 121, 21230 Karakašica zastupanog po punomoćniku Nena Vujević</item>
    </izvorni_sadrzaj>
    <derivirana_varijabla naziv="DomainObject.Predmet.StrankaListFormatedWithAdressOIB_1">
      <item>Anđelko Čovo, OIB 15392388285, KARAKAŠICA 121, 21230 Karakašica zastupanog po punomoćniku Nena Vujević</item>
    </derivirana_varijabla>
  </DomainObject.Predmet.StrankaListFormatedWithAdressOIB>
  <DomainObject.Predmet.StrankaListNazivFormated>
    <izvorni_sadrzaj>
      <item>Anđelko Čovo</item>
    </izvorni_sadrzaj>
    <derivirana_varijabla naziv="DomainObject.Predmet.StrankaListNazivFormated_1">
      <item>Anđelko Čovo</item>
    </derivirana_varijabla>
  </DomainObject.Predmet.StrankaListNazivFormated>
  <DomainObject.Predmet.StrankaListNazivFormatedOIB>
    <izvorni_sadrzaj>
      <item>Anđelko Čovo, OIB 15392388285</item>
    </izvorni_sadrzaj>
    <derivirana_varijabla naziv="DomainObject.Predmet.StrankaListNazivFormatedOIB_1">
      <item>Anđelko Čovo, OIB 15392388285</item>
    </derivirana_varijabla>
  </DomainObject.Predmet.StrankaListNazivFormatedOIB>
  <DomainObject.Predmet.ProtuStrankaListFormated>
    <izvorni_sadrzaj>
      <item>Šimun Čovo</item>
      <item>Nikola Čovo</item>
      <item>Andrija Čovo</item>
      <item>Ana Čovo</item>
      <item>Iva Čovo</item>
      <item>Ivana Čovo</item>
      <item>Ljuba Bralić</item>
      <item>Dujo Putnik</item>
      <item>Josip Putnik</item>
      <item>Ivica Putnik</item>
      <item>Anđelo Putnik</item>
      <item>Andrea Putnik</item>
      <item>Ivana Putnik</item>
    </izvorni_sadrzaj>
    <derivirana_varijabla naziv="DomainObject.Predmet.ProtuStrankaListFormated_1">
      <item>Šimun Čovo</item>
      <item>Nikola Čovo</item>
      <item>Andrija Čovo</item>
      <item>Ana Čovo</item>
      <item>Iva Čovo</item>
      <item>Ivana Čovo</item>
      <item>Ljuba Bralić</item>
      <item>Dujo Putnik</item>
      <item>Josip Putnik</item>
      <item>Ivica Putnik</item>
      <item>Anđelo Putnik</item>
      <item>Andrea Putnik</item>
      <item>Ivana Putnik</item>
    </derivirana_varijabla>
  </DomainObject.Predmet.ProtuStrankaListFormated>
  <DomainObject.Predmet.ProtuStrankaListFormatedOIB>
    <izvorni_sadrzaj>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izvorni_sadrzaj>
    <derivirana_varijabla naziv="DomainObject.Predmet.ProtuStrankaListFormatedOIB_1">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derivirana_varijabla>
  </DomainObject.Predmet.ProtuStrankaListFormatedOIB>
  <DomainObject.Predmet.ProtuStrankaListFormatedWithAdress>
    <izvorni_sadrzaj>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PUT PIKETA 46, 21230 Sinj</item>
      <item>Josip Putnik, PUT PIKETA 46, 21230 Sinj</item>
      <item>Ivica Putnik, PUT PIKETA 46, 21230 Sinj</item>
      <item>Anđelo Putnik, PUT PIKETA 46, 21230 Sinj</item>
      <item>Andrea Putnik, HRČIĆEVA ULICA 4, 49243 Andraševec</item>
      <item>Ivana Putnik, PUT PIKETA 46, 21230 Sinj</item>
    </izvorni_sadrzaj>
    <derivirana_varijabla naziv="DomainObject.Predmet.ProtuStrankaListFormatedWithAdress_1">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PUT PIKETA 46, 21230 Sinj</item>
      <item>Josip Putnik, PUT PIKETA 46, 21230 Sinj</item>
      <item>Ivica Putnik, PUT PIKETA 46, 21230 Sinj</item>
      <item>Anđelo Putnik, PUT PIKETA 46, 21230 Sinj</item>
      <item>Andrea Putnik, HRČIĆEVA ULICA 4, 49243 Andraševec</item>
      <item>Ivana Putnik, PUT PIKETA 46, 21230 Sinj</item>
    </derivirana_varijabla>
  </DomainObject.Predmet.ProtuStrankaListFormatedWithAdress>
  <DomainObject.Predmet.ProtuStrankaListFormatedWithAdressOIB>
    <izvorni_sadrzaj>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OIB 13650267578, PUT PIKETA 46, 21230 Sinj</item>
      <item>Josip Putnik, OIB 50755448314, PUT PIKETA 46, 21230 Sinj</item>
      <item>Ivica Putnik, OIB 26447343729, PUT PIKETA 46, 21230 Sinj</item>
      <item>Anđelo Putnik, OIB 52920048606, PUT PIKETA 46, 21230 Sinj</item>
      <item>Andrea Putnik, OIB 80613009830, HRČIĆEVA ULICA 4, 49243 Andraševec</item>
      <item>Ivana Putnik, OIB 58946196280, PUT PIKETA 46, 21230 Sinj</item>
    </izvorni_sadrzaj>
    <derivirana_varijabla naziv="DomainObject.Predmet.ProtuStrankaListFormatedWithAdressOIB_1">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OIB 13650267578, PUT PIKETA 46, 21230 Sinj</item>
      <item>Josip Putnik, OIB 50755448314, PUT PIKETA 46, 21230 Sinj</item>
      <item>Ivica Putnik, OIB 26447343729, PUT PIKETA 46, 21230 Sinj</item>
      <item>Anđelo Putnik, OIB 52920048606, PUT PIKETA 46, 21230 Sinj</item>
      <item>Andrea Putnik, OIB 80613009830, HRČIĆEVA ULICA 4, 49243 Andraševec</item>
      <item>Ivana Putnik, OIB 58946196280, PUT PIKETA 46, 21230 Sinj</item>
    </derivirana_varijabla>
  </DomainObject.Predmet.ProtuStrankaListFormatedWithAdressOIB>
  <DomainObject.Predmet.ProtuStrankaListNazivFormated>
    <izvorni_sadrzaj>
      <item>Šimun Čovo</item>
      <item>Nikola Čovo</item>
      <item>Andrija Čovo</item>
      <item>Ana Čovo</item>
      <item>Iva Čovo</item>
      <item>Ivana Čovo</item>
      <item>Ljuba Bralić</item>
      <item>Dujo Putnik</item>
      <item>Josip Putnik</item>
      <item>Ivica Putnik</item>
      <item>Anđelo Putnik</item>
      <item>Andrea Putnik</item>
      <item>Ivana Putnik</item>
    </izvorni_sadrzaj>
    <derivirana_varijabla naziv="DomainObject.Predmet.ProtuStrankaListNazivFormated_1">
      <item>Šimun Čovo</item>
      <item>Nikola Čovo</item>
      <item>Andrija Čovo</item>
      <item>Ana Čovo</item>
      <item>Iva Čovo</item>
      <item>Ivana Čovo</item>
      <item>Ljuba Bralić</item>
      <item>Dujo Putnik</item>
      <item>Josip Putnik</item>
      <item>Ivica Putnik</item>
      <item>Anđelo Putnik</item>
      <item>Andrea Putnik</item>
      <item>Ivana Putnik</item>
    </derivirana_varijabla>
  </DomainObject.Predmet.ProtuStrankaListNazivFormated>
  <DomainObject.Predmet.ProtuStrankaListNazivFormatedOIB>
    <izvorni_sadrzaj>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izvorni_sadrzaj>
    <derivirana_varijabla naziv="DomainObject.Predmet.ProtuStrankaListNazivFormatedOIB_1">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derivirana_varijabla>
  </DomainObject.Predmet.ProtuStrankaListNazivFormatedOIB>
  <DomainObject.Predmet.OstaliListFormated>
    <izvorni_sadrzaj>
      <item>Nena Vujević punomoćnik sudionika u postupku Anđelko Čovo</item>
      <item>Antonia Erdelez</item>
      <item>Dušan Biuk</item>
      <item>E-OGLASNA PLOČA SUDA</item>
      <item>Centar za socijalnu skrb Sinj</item>
      <item>Narodne novine Zagreb</item>
      <item>Općinski sud u Splitu - Računovodstvo</item>
    </izvorni_sadrzaj>
    <derivirana_varijabla naziv="DomainObject.Predmet.OstaliListFormated_1">
      <item>Nena Vujević punomoćnik sudionika u postupku Anđelko Čovo</item>
      <item>Antonia Erdelez</item>
      <item>Dušan Biuk</item>
      <item>E-OGLASNA PLOČA SUDA</item>
      <item>Centar za socijalnu skrb Sinj</item>
      <item>Narodne novine Zagreb</item>
      <item>Općinski sud u Splitu - Računovodstvo</item>
    </derivirana_varijabla>
  </DomainObject.Predmet.OstaliListFormated>
  <DomainObject.Predmet.OstaliListFormatedOIB>
    <izvorni_sadrzaj>
      <item>Nena Vujević, OIB 04221251714 punomoćnik sudionika u postupku Anđelko Čovo</item>
      <item>Antonia Erdelez, OIB 92178606121</item>
      <item>Dušan Biuk</item>
      <item>E-OGLASNA PLOČA SUDA</item>
      <item>Centar za socijalnu skrb Sinj</item>
      <item>Narodne novine Zagreb</item>
      <item>Općinski sud u Splitu - Računovodstvo</item>
    </izvorni_sadrzaj>
    <derivirana_varijabla naziv="DomainObject.Predmet.OstaliListFormatedOIB_1">
      <item>Nena Vujević, OIB 04221251714 punomoćnik sudionika u postupku Anđelko Čovo</item>
      <item>Antonia Erdelez, OIB 92178606121</item>
      <item>Dušan Biuk</item>
      <item>E-OGLASNA PLOČA SUDA</item>
      <item>Centar za socijalnu skrb Sinj</item>
      <item>Narodne novine Zagreb</item>
      <item>Općinski sud u Splitu - Računovodstvo</item>
    </derivirana_varijabla>
  </DomainObject.Predmet.OstaliListFormatedOIB>
  <DomainObject.Predmet.OstaliListFormatedWithAdress>
    <izvorni_sadrzaj>
      <item>Nena Vujević, Put Petrovca 1, 21230 Sinj punomoćnik sudionika u postupku Anđelko Čovo</item>
      <item>Antonia Erdelez</item>
      <item>Dušan Biuk</item>
      <item>E-OGLASNA PLOČA SUDA</item>
      <item>Centar za socijalnu skrb Sinj, Domovinskog rata 1 D, 21230 Sinj</item>
      <item>Narodne novine Zagreb, Savski gaj XII put 6.4., 10000 Zagreb</item>
      <item>Općinski sud u Splitu - Računovodstvo</item>
    </izvorni_sadrzaj>
    <derivirana_varijabla naziv="DomainObject.Predmet.OstaliListFormatedWithAdress_1">
      <item>Nena Vujević, Put Petrovca 1, 21230 Sinj punomoćnik sudionika u postupku Anđelko Čovo</item>
      <item>Antonia Erdelez</item>
      <item>Dušan Biuk</item>
      <item>E-OGLASNA PLOČA SUDA</item>
      <item>Centar za socijalnu skrb Sinj, Domovinskog rata 1 D, 21230 Sinj</item>
      <item>Narodne novine Zagreb, Savski gaj XII put 6.4., 10000 Zagreb</item>
      <item>Općinski sud u Splitu - Računovodstvo</item>
    </derivirana_varijabla>
  </DomainObject.Predmet.OstaliListFormatedWithAdress>
  <DomainObject.Predmet.OstaliListFormatedWithAdressOIB>
    <izvorni_sadrzaj>
      <item>Nena Vujević, OIB 04221251714, Put Petrovca 1, 21230 Sinj punomoćnik sudionika u postupku Anđelko Čovo</item>
      <item>Antonia Erdelez, OIB 92178606121</item>
      <item>Dušan Biuk</item>
      <item>E-OGLASNA PLOČA SUDA</item>
      <item>Centar za socijalnu skrb Sinj, Domovinskog rata 1 D, 21230 Sinj</item>
      <item>Narodne novine Zagreb, Savski gaj XII put 6.4., 10000 Zagreb</item>
      <item>Općinski sud u Splitu - Računovodstvo</item>
    </izvorni_sadrzaj>
    <derivirana_varijabla naziv="DomainObject.Predmet.OstaliListFormatedWithAdressOIB_1">
      <item>Nena Vujević, OIB 04221251714, Put Petrovca 1, 21230 Sinj punomoćnik sudionika u postupku Anđelko Čovo</item>
      <item>Antonia Erdelez, OIB 92178606121</item>
      <item>Dušan Biuk</item>
      <item>E-OGLASNA PLOČA SUDA</item>
      <item>Centar za socijalnu skrb Sinj, Domovinskog rata 1 D, 21230 Sinj</item>
      <item>Narodne novine Zagreb, Savski gaj XII put 6.4., 10000 Zagreb</item>
      <item>Općinski sud u Splitu - Računovodstvo</item>
    </derivirana_varijabla>
  </DomainObject.Predmet.OstaliListFormatedWithAdressOIB>
  <DomainObject.Predmet.OstaliListNazivFormated>
    <izvorni_sadrzaj>
      <item>Nena Vujević</item>
      <item>Antonia Erdelez</item>
      <item>Dušan Biuk</item>
      <item>E-OGLASNA PLOČA SUDA</item>
      <item>Centar za socijalnu skrb Sinj</item>
      <item>Narodne novine Zagreb</item>
      <item>Općinski sud u Splitu - Računovodstvo</item>
    </izvorni_sadrzaj>
    <derivirana_varijabla naziv="DomainObject.Predmet.OstaliListNazivFormated_1">
      <item>Nena Vujević</item>
      <item>Antonia Erdelez</item>
      <item>Dušan Biuk</item>
      <item>E-OGLASNA PLOČA SUDA</item>
      <item>Centar za socijalnu skrb Sinj</item>
      <item>Narodne novine Zagreb</item>
      <item>Općinski sud u Splitu - Računovodstvo</item>
    </derivirana_varijabla>
  </DomainObject.Predmet.OstaliListNazivFormated>
  <DomainObject.Predmet.OstaliListNazivFormatedOIB>
    <izvorni_sadrzaj>
      <item>Nena Vujević, OIB 04221251714</item>
      <item>Antonia Erdelez, OIB 92178606121</item>
      <item>Dušan Biuk</item>
      <item>E-OGLASNA PLOČA SUDA</item>
      <item>Centar za socijalnu skrb Sinj</item>
      <item>Narodne novine Zagreb</item>
      <item>Općinski sud u Splitu - Računovodstvo</item>
    </izvorni_sadrzaj>
    <derivirana_varijabla naziv="DomainObject.Predmet.OstaliListNazivFormatedOIB_1">
      <item>Nena Vujević, OIB 04221251714</item>
      <item>Antonia Erdelez, OIB 92178606121</item>
      <item>Dušan Biuk</item>
      <item>E-OGLASNA PLOČA SUDA</item>
      <item>Centar za socijalnu skrb Sinj</item>
      <item>Narodne novine Zagreb</item>
      <item>Općinski sud u Splitu - Računovodstvo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10. rujna 2026.</izvorni_sadrzaj>
    <derivirana_varijabla naziv="DomainObject.Datum_1">10. rujna 2026.</derivirana_varijabla>
  </DomainObject.Datum>
  <DomainObject.PoslovniBrojDokumenta>
    <izvorni_sadrzaj>P-574/2026-15</izvorni_sadrzaj>
    <derivirana_varijabla naziv="DomainObject.PoslovniBrojDokumenta_1">P-574/2026-15</derivirana_varijabla>
  </DomainObject.PoslovniBrojDokumenta>
  <DomainObject.Predmet.StrankaIDrugi>
    <izvorni_sadrzaj>Anđelko Čovo</izvorni_sadrzaj>
    <derivirana_varijabla naziv="DomainObject.Predmet.StrankaIDrugi_1">Anđelko Čovo</derivirana_varijabla>
  </DomainObject.Predmet.StrankaIDrugi>
  <DomainObject.Predmet.ProtustrankaIDrugi>
    <izvorni_sadrzaj>Šimun Čovo i dr.</izvorni_sadrzaj>
    <derivirana_varijabla naziv="DomainObject.Predmet.ProtustrankaIDrugi_1">Šimun Čovo i dr.</derivirana_varijabla>
  </DomainObject.Predmet.ProtustrankaIDrugi>
  <DomainObject.Predmet.StrankaIDrugiAdressOIB>
    <izvorni_sadrzaj>Anđelko Čovo, OIB 15392388285, KARAKAŠICA 121, 21230 Karakašica</izvorni_sadrzaj>
    <derivirana_varijabla naziv="DomainObject.Predmet.StrankaIDrugiAdressOIB_1">Anđelko Čovo, OIB 15392388285, KARAKAŠICA 121, 21230 Karakašica</derivirana_varijabla>
  </DomainObject.Predmet.StrankaIDrugiAdressOIB>
  <DomainObject.Predmet.ProtustrankaIDrugiAdressOIB>
    <izvorni_sadrzaj>Šimun Čovo i dr.</izvorni_sadrzaj>
    <derivirana_varijabla naziv="DomainObject.Predmet.ProtustrankaIDrugiAdressOIB_1">Šimun Čovo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Šimun Čovo</item>
      <item>Anđelko Čovo</item>
      <item>Nikola Čovo</item>
      <item>Andrija Čovo</item>
      <item>Ana Čovo</item>
      <item>Iva Čovo</item>
      <item>Ivana Čovo</item>
      <item>Ljuba Bralić</item>
      <item>Dujo Putnik</item>
      <item>Josip Putnik</item>
      <item>Ivica Putnik</item>
      <item>Anđelo Putnik</item>
      <item>Andrea Putnik</item>
      <item>Ivana Putnik</item>
      <item>Nena Vujević</item>
      <item>Antonia Erdelez</item>
      <item>Dušan Biuk</item>
      <item>E-OGLASNA PLOČA SUDA</item>
      <item>Centar za socijalnu skrb Sinj</item>
      <item>Narodne novine Zagreb</item>
      <item>Općinski sud u Splitu - Računovodstvo</item>
    </izvorni_sadrzaj>
    <derivirana_varijabla naziv="DomainObject.Predmet.SudioniciListNaziv_1">
      <item>Šimun Čovo</item>
      <item>Anđelko Čovo</item>
      <item>Nikola Čovo</item>
      <item>Andrija Čovo</item>
      <item>Ana Čovo</item>
      <item>Iva Čovo</item>
      <item>Ivana Čovo</item>
      <item>Ljuba Bralić</item>
      <item>Dujo Putnik</item>
      <item>Josip Putnik</item>
      <item>Ivica Putnik</item>
      <item>Anđelo Putnik</item>
      <item>Andrea Putnik</item>
      <item>Ivana Putnik</item>
      <item>Nena Vujević</item>
      <item>Antonia Erdelez</item>
      <item>Dušan Biuk</item>
      <item>E-OGLASNA PLOČA SUDA</item>
      <item>Centar za socijalnu skrb Sinj</item>
      <item>Narodne novine Zagreb</item>
      <item>Općinski sud u Splitu - Računovodstvo</item>
    </derivirana_varijabla>
  </DomainObject.Predmet.SudioniciListNaziv>
  <DomainObject.Predmet.SudioniciListAdressOIB>
    <izvorni_sadrzaj>
      <item>Šimun Čovo</item>
      <item>Anđelko Čovo, OIB 15392388285, KARAKAŠICA 121,21230 Karakašica</item>
      <item>Nikola Čovo, Leipartstr. 19,. Munchen</item>
      <item>Andrija Čovo, KARAKAŠICA 154,21230 Karakašica</item>
      <item>Ana Čovo</item>
      <item>Iva Čovo, F.Grabovca 79,21230 Sinj</item>
      <item>Ivana Čovo, F.Grabovca 79,21230 Sinj</item>
      <item>Ljuba Bralić, Bazana 13,21230 Sinj</item>
      <item>Dujo Putnik, OIB 13650267578, PUT PIKETA 46,21230 Sinj</item>
      <item>Josip Putnik, OIB 50755448314, PUT PIKETA 46,21230 Sinj</item>
      <item>Ivica Putnik, OIB 26447343729, PUT PIKETA 46,21230 Sinj</item>
      <item>Anđelo Putnik, OIB 52920048606, PUT PIKETA 46,21230 Sinj</item>
      <item>Andrea Putnik, OIB 80613009830, HRČIĆEVA ULICA 4,49243 Andraševec</item>
      <item>Ivana Putnik, OIB 58946196280, PUT PIKETA 46,21230 Sinj</item>
      <item>Nena Vujević, OIB 04221251714, Put Petrovca 1,21230 Sinj</item>
      <item>Antonia Erdelez, OIB 92178606121</item>
      <item>Dušan Biuk</item>
      <item>E-OGLASNA PLOČA SUDA</item>
      <item>Centar za socijalnu skrb Sinj, Domovinskog rata 1 D,21230 Sinj</item>
      <item>Narodne novine Zagreb, Savski gaj XII put 6.4.,10000 Zagreb</item>
      <item>Općinski sud u Splitu - Računovodstvo</item>
    </izvorni_sadrzaj>
    <derivirana_varijabla naziv="DomainObject.Predmet.SudioniciListAdressOIB_1">
      <item>Šimun Čovo</item>
      <item>Anđelko Čovo, OIB 15392388285, KARAKAŠICA 121,21230 Karakašica</item>
      <item>Nikola Čovo, Leipartstr. 19,. Munchen</item>
      <item>Andrija Čovo, KARAKAŠICA 154,21230 Karakašica</item>
      <item>Ana Čovo</item>
      <item>Iva Čovo, F.Grabovca 79,21230 Sinj</item>
      <item>Ivana Čovo, F.Grabovca 79,21230 Sinj</item>
      <item>Ljuba Bralić, Bazana 13,21230 Sinj</item>
      <item>Dujo Putnik, OIB 13650267578, PUT PIKETA 46,21230 Sinj</item>
      <item>Josip Putnik, OIB 50755448314, PUT PIKETA 46,21230 Sinj</item>
      <item>Ivica Putnik, OIB 26447343729, PUT PIKETA 46,21230 Sinj</item>
      <item>Anđelo Putnik, OIB 52920048606, PUT PIKETA 46,21230 Sinj</item>
      <item>Andrea Putnik, OIB 80613009830, HRČIĆEVA ULICA 4,49243 Andraševec</item>
      <item>Ivana Putnik, OIB 58946196280, PUT PIKETA 46,21230 Sinj</item>
      <item>Nena Vujević, OIB 04221251714, Put Petrovca 1,21230 Sinj</item>
      <item>Antonia Erdelez, OIB 92178606121</item>
      <item>Dušan Biuk</item>
      <item>E-OGLASNA PLOČA SUDA</item>
      <item>Centar za socijalnu skrb Sinj, Domovinskog rata 1 D,21230 Sinj</item>
      <item>Narodne novine Zagreb, Savski gaj XII put 6.4.,10000 Zagreb</item>
      <item>Općinski sud u Splitu - Računovodstvo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15392388285</item>
      <item>, OIB null</item>
      <item>, OIB null</item>
      <item>, OIB null</item>
      <item>, OIB null</item>
      <item>, OIB null</item>
      <item>, OIB null</item>
      <item>, OIB 13650267578</item>
      <item>, OIB 50755448314</item>
      <item>, OIB 26447343729</item>
      <item>, OIB 52920048606</item>
      <item>, OIB 80613009830</item>
      <item>, OIB 58946196280</item>
      <item>, OIB 04221251714</item>
      <item>, OIB 92178606121</item>
      <item>, OIB null</item>
      <item>, OIB null</item>
      <item>, OIB null</item>
      <item>, OIB null</item>
      <item>, OIB null</item>
    </izvorni_sadrzaj>
    <derivirana_varijabla naziv="DomainObject.Predmet.SudioniciListNazivOIB_1">
      <item>, OIB null</item>
      <item>, OIB 15392388285</item>
      <item>, OIB null</item>
      <item>, OIB null</item>
      <item>, OIB null</item>
      <item>, OIB null</item>
      <item>, OIB null</item>
      <item>, OIB null</item>
      <item>, OIB 13650267578</item>
      <item>, OIB 50755448314</item>
      <item>, OIB 26447343729</item>
      <item>, OIB 52920048606</item>
      <item>, OIB 80613009830</item>
      <item>, OIB 58946196280</item>
      <item>, OIB 04221251714</item>
      <item>, OIB 92178606121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2026.</izvorni_sadrzaj>
    <derivirana_varijabla naziv="DomainObject.Predmet.DatumPocetkaProcesa_1">13.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586F48E0-8B67-45CD-96C1-7F0E87297C5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office:word"/>
    <ds:schemaRef ds:uri="urn:schemas-microsoft-com:vml"/>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401</properties:Words>
  <properties:Characters>2044</properties:Characters>
  <properties:Lines>102</properties:Lines>
  <properties:Paragraphs>57</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3732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2024-11-05T10:59:00Z</dcterms:created>
  <dc:creator>Boženka Gaurina</dc:creator>
  <cp:lastModifiedBy>Dragica Laco</cp:lastModifiedBy>
  <cp:lastPrinted>2026-09-10T07:59:00Z</cp:lastPrinted>
  <dcterms:modified xmlns:xsi="http://www.w3.org/2001/XMLSchema-instance" xsi:type="dcterms:W3CDTF">2026-09-10T07:59:00Z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P-574/2026-15 / Zapisnik - Očevid (Prijepis_zapisnika._x)</vt:lpwstr>
  </prop:property>
  <prop:property fmtid="{D5CDD505-2E9C-101B-9397-08002B2CF9AE}" pid="4" name="CC_coloring">
    <vt:bool>false</vt:bool>
  </prop:property>
  <prop:property fmtid="{D5CDD505-2E9C-101B-9397-08002B2CF9AE}" pid="5" name="BrojStranica">
    <vt:i4>3</vt:i4>
  </prop:property>
</prop:Properties>
</file>